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B9" w:rsidRDefault="000737B9" w:rsidP="00003CCA">
      <w:pPr>
        <w:rPr>
          <w:szCs w:val="21"/>
        </w:rPr>
      </w:pPr>
    </w:p>
    <w:p w:rsidR="00B93349" w:rsidRDefault="00B93349" w:rsidP="00003CCA">
      <w:pPr>
        <w:rPr>
          <w:szCs w:val="21"/>
        </w:rPr>
      </w:pPr>
    </w:p>
    <w:p w:rsidR="00B93349" w:rsidRDefault="00B93349" w:rsidP="00003CCA">
      <w:pPr>
        <w:rPr>
          <w:szCs w:val="21"/>
        </w:rPr>
      </w:pPr>
    </w:p>
    <w:p w:rsidR="00247ED8" w:rsidRDefault="00235311" w:rsidP="00393A13">
      <w:pPr>
        <w:pStyle w:val="Kop1"/>
        <w:numPr>
          <w:ilvl w:val="0"/>
          <w:numId w:val="0"/>
        </w:numPr>
      </w:pPr>
      <w:bookmarkStart w:id="0" w:name="_Toc462900943"/>
      <w:bookmarkStart w:id="1" w:name="_Toc462901189"/>
      <w:bookmarkStart w:id="2" w:name="_Toc462901259"/>
      <w:bookmarkStart w:id="3" w:name="_Toc464715421"/>
      <w:bookmarkStart w:id="4" w:name="_Toc465843986"/>
      <w:r>
        <w:t>Bijlage:</w:t>
      </w:r>
      <w:r w:rsidR="0006552B">
        <w:t xml:space="preserve"> </w:t>
      </w:r>
      <w:r w:rsidR="00FA5460">
        <w:t>Reactieformulier m</w:t>
      </w:r>
      <w:r w:rsidR="00247ED8">
        <w:t>arkt</w:t>
      </w:r>
      <w:r w:rsidR="0006552B">
        <w:t>verkenning</w:t>
      </w:r>
      <w:bookmarkEnd w:id="0"/>
      <w:bookmarkEnd w:id="1"/>
      <w:bookmarkEnd w:id="2"/>
      <w:bookmarkEnd w:id="3"/>
      <w:bookmarkEnd w:id="4"/>
    </w:p>
    <w:tbl>
      <w:tblPr>
        <w:tblW w:w="9567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4903"/>
        <w:gridCol w:w="4320"/>
      </w:tblGrid>
      <w:tr w:rsidR="00246B66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46B66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46B66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  <w:tr w:rsidR="00246B66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B66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1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B66" w:rsidRPr="00247ED8" w:rsidRDefault="00246B66" w:rsidP="00AE2F25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 xml:space="preserve">U heeft de voorwaarden </w:t>
            </w:r>
            <w:r w:rsidR="00AE2F25">
              <w:rPr>
                <w:rFonts w:ascii="Corbel" w:hAnsi="Corbel"/>
                <w:sz w:val="14"/>
                <w:szCs w:val="14"/>
              </w:rPr>
              <w:t xml:space="preserve">in hoofdstuk 2 </w:t>
            </w:r>
            <w:r>
              <w:rPr>
                <w:rFonts w:ascii="Corbel" w:hAnsi="Corbel"/>
                <w:sz w:val="14"/>
                <w:szCs w:val="14"/>
              </w:rPr>
              <w:t>gelezen en</w:t>
            </w:r>
            <w:r w:rsidR="00EC44BB">
              <w:rPr>
                <w:rFonts w:ascii="Corbel" w:hAnsi="Corbel"/>
                <w:sz w:val="14"/>
                <w:szCs w:val="14"/>
              </w:rPr>
              <w:t xml:space="preserve"> </w:t>
            </w:r>
            <w:r>
              <w:rPr>
                <w:rFonts w:ascii="Corbel" w:hAnsi="Corbel"/>
                <w:sz w:val="14"/>
                <w:szCs w:val="14"/>
              </w:rPr>
              <w:t xml:space="preserve">gaat </w:t>
            </w:r>
            <w:r w:rsidR="00AE2F25">
              <w:rPr>
                <w:rFonts w:ascii="Corbel" w:hAnsi="Corbel"/>
                <w:sz w:val="14"/>
                <w:szCs w:val="14"/>
              </w:rPr>
              <w:t xml:space="preserve">u </w:t>
            </w:r>
            <w:r>
              <w:rPr>
                <w:rFonts w:ascii="Corbel" w:hAnsi="Corbel"/>
                <w:sz w:val="14"/>
                <w:szCs w:val="14"/>
              </w:rPr>
              <w:t>akkoord met deze voorwaarde</w:t>
            </w:r>
            <w:r w:rsidR="00AE2F25">
              <w:rPr>
                <w:rFonts w:ascii="Corbel" w:hAnsi="Corbel"/>
                <w:sz w:val="14"/>
                <w:szCs w:val="14"/>
              </w:rPr>
              <w:t>n?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B66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JA / NEE*</w:t>
            </w:r>
          </w:p>
        </w:tc>
      </w:tr>
      <w:tr w:rsidR="00CB1220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B1220" w:rsidRPr="00247ED8" w:rsidRDefault="00CB1220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B1220" w:rsidRPr="00247ED8" w:rsidRDefault="00CB1220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Bedrijfsgegevens</w:t>
            </w:r>
          </w:p>
        </w:tc>
      </w:tr>
      <w:tr w:rsidR="00CB1220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20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2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20" w:rsidRPr="00247ED8" w:rsidRDefault="00CB1220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Handelsnaam van de onderneming: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20" w:rsidRPr="00247ED8" w:rsidRDefault="00CB1220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  <w:tr w:rsidR="00CB1220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20" w:rsidRPr="00247ED8" w:rsidRDefault="00246B66" w:rsidP="00246B66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3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20" w:rsidRPr="00247ED8" w:rsidRDefault="00CB1220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Inschrijvingsnummer KvK: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20" w:rsidRPr="00247ED8" w:rsidRDefault="00CB1220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4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Internet adres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www.</w:t>
            </w: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5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De onderneming behoort tot het segment kleine of middelgrote (MKB) ondernemingen?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6443E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 xml:space="preserve">JA / NEE*. Indien 'JA' ook punt </w:t>
            </w:r>
            <w:r w:rsidR="00E6443E">
              <w:rPr>
                <w:rFonts w:ascii="Corbel" w:hAnsi="Corbel"/>
                <w:sz w:val="14"/>
                <w:szCs w:val="14"/>
              </w:rPr>
              <w:t>6</w:t>
            </w:r>
            <w:r w:rsidRPr="00247ED8">
              <w:rPr>
                <w:rFonts w:ascii="Corbel" w:hAnsi="Corbel"/>
                <w:sz w:val="14"/>
                <w:szCs w:val="14"/>
              </w:rPr>
              <w:t xml:space="preserve"> invullen.</w:t>
            </w:r>
            <w:bookmarkStart w:id="5" w:name="_GoBack"/>
            <w:bookmarkEnd w:id="5"/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B2A53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6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Indien de onderneming tot de categorie kleine en middelgrote (MKB) ondernemingen behoort</w:t>
            </w:r>
            <w:r>
              <w:rPr>
                <w:rFonts w:ascii="Corbel" w:hAnsi="Corbel"/>
                <w:sz w:val="14"/>
                <w:szCs w:val="14"/>
              </w:rPr>
              <w:t>,</w:t>
            </w:r>
            <w:r w:rsidRPr="00247ED8">
              <w:rPr>
                <w:rFonts w:ascii="Corbel" w:hAnsi="Corbel"/>
                <w:sz w:val="14"/>
                <w:szCs w:val="14"/>
              </w:rPr>
              <w:t xml:space="preserve"> de omzet (€, excl. BTW) en het aantal FTE (incl. uitzendkrachten, inhuur)</w:t>
            </w:r>
            <w:r w:rsidR="00D663AA">
              <w:rPr>
                <w:rFonts w:ascii="Corbel" w:hAnsi="Corbel"/>
                <w:sz w:val="14"/>
                <w:szCs w:val="14"/>
              </w:rPr>
              <w:t xml:space="preserve"> van het laatste </w:t>
            </w:r>
            <w:r w:rsidR="00AE2F25">
              <w:rPr>
                <w:rFonts w:ascii="Corbel" w:hAnsi="Corbel"/>
                <w:sz w:val="14"/>
                <w:szCs w:val="14"/>
              </w:rPr>
              <w:t xml:space="preserve">boekjaar </w:t>
            </w:r>
            <w:r w:rsidRPr="00247ED8">
              <w:rPr>
                <w:rFonts w:ascii="Corbel" w:hAnsi="Corbel"/>
                <w:sz w:val="14"/>
                <w:szCs w:val="14"/>
              </w:rPr>
              <w:t>opgeven: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D663AA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 xml:space="preserve">OMZET 2015 / AANTAL FTE 2015 </w:t>
            </w:r>
            <w:r w:rsidR="00D663AA">
              <w:rPr>
                <w:rFonts w:ascii="Corbel" w:hAnsi="Corbel"/>
                <w:sz w:val="14"/>
                <w:szCs w:val="14"/>
              </w:rPr>
              <w:t>invullen:</w:t>
            </w: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11643" w:rsidRPr="00247ED8" w:rsidRDefault="00E11643" w:rsidP="00FA1558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 xml:space="preserve">Contactgegevens contactpersoon voor deze </w:t>
            </w:r>
            <w:r w:rsidR="00FA1558">
              <w:rPr>
                <w:rFonts w:ascii="Corbel" w:hAnsi="Corbel"/>
                <w:sz w:val="14"/>
                <w:szCs w:val="14"/>
              </w:rPr>
              <w:t>marktverkenning</w:t>
            </w:r>
            <w:r w:rsidRPr="00247ED8">
              <w:rPr>
                <w:rFonts w:ascii="Corbel" w:hAnsi="Corbel"/>
                <w:sz w:val="14"/>
                <w:szCs w:val="14"/>
              </w:rPr>
              <w:t>:</w:t>
            </w: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7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Naam contactpersoon: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8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Functie: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9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Telefoonnummer: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  <w:tr w:rsidR="00E11643" w:rsidRPr="00247ED8" w:rsidTr="00246B66"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246B66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>
              <w:rPr>
                <w:rFonts w:ascii="Corbel" w:hAnsi="Corbel"/>
                <w:sz w:val="14"/>
                <w:szCs w:val="14"/>
              </w:rPr>
              <w:t>10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  <w:r w:rsidRPr="00247ED8">
              <w:rPr>
                <w:rFonts w:ascii="Corbel" w:hAnsi="Corbel"/>
                <w:sz w:val="14"/>
                <w:szCs w:val="14"/>
              </w:rPr>
              <w:t>E-mail adres: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643" w:rsidRPr="00247ED8" w:rsidRDefault="00E11643" w:rsidP="00E04311">
            <w:pPr>
              <w:pStyle w:val="Standaardtabeltekst"/>
              <w:rPr>
                <w:rFonts w:ascii="Corbel" w:hAnsi="Corbel"/>
                <w:sz w:val="14"/>
                <w:szCs w:val="14"/>
              </w:rPr>
            </w:pPr>
          </w:p>
        </w:tc>
      </w:tr>
    </w:tbl>
    <w:p w:rsidR="00CB1220" w:rsidRDefault="00CB1220" w:rsidP="00CB1220">
      <w:pPr>
        <w:rPr>
          <w:sz w:val="14"/>
          <w:szCs w:val="14"/>
        </w:rPr>
      </w:pPr>
      <w:r w:rsidRPr="00931ACA">
        <w:rPr>
          <w:sz w:val="14"/>
          <w:szCs w:val="14"/>
        </w:rPr>
        <w:t>* Doorhalen wat niet van toepassing is.</w:t>
      </w:r>
    </w:p>
    <w:p w:rsidR="00A069FC" w:rsidRDefault="00A069FC" w:rsidP="00CB1220">
      <w:pPr>
        <w:rPr>
          <w:sz w:val="14"/>
          <w:szCs w:val="14"/>
        </w:rPr>
      </w:pPr>
    </w:p>
    <w:p w:rsidR="00A069FC" w:rsidRPr="00931ACA" w:rsidRDefault="00A069FC" w:rsidP="00A069FC">
      <w:r>
        <w:t xml:space="preserve">Uw antwoorden op de vragen en overige informatie kunt u </w:t>
      </w:r>
      <w:r w:rsidR="00246B66">
        <w:t>in separate bestanden toevoegen aan dit formulier.</w:t>
      </w:r>
    </w:p>
    <w:sectPr w:rsidR="00A069FC" w:rsidRPr="00931ACA" w:rsidSect="00B9334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985" w:header="709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F9F" w:rsidRDefault="000D2F9F" w:rsidP="008F2014">
      <w:pPr>
        <w:spacing w:after="0" w:line="240" w:lineRule="auto"/>
      </w:pPr>
      <w:r>
        <w:separator/>
      </w:r>
    </w:p>
  </w:endnote>
  <w:endnote w:type="continuationSeparator" w:id="0">
    <w:p w:rsidR="000D2F9F" w:rsidRDefault="000D2F9F" w:rsidP="008F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F9F" w:rsidRDefault="000D2F9F" w:rsidP="00D847A6">
    <w:pPr>
      <w:pStyle w:val="Voettekst"/>
      <w:tabs>
        <w:tab w:val="clear" w:pos="9072"/>
        <w:tab w:val="right" w:pos="8080"/>
      </w:tabs>
    </w:pPr>
    <w:sdt>
      <w:sdtPr>
        <w:id w:val="-498044440"/>
        <w:docPartObj>
          <w:docPartGallery w:val="Page Numbers (Bottom of Page)"/>
          <w:docPartUnique/>
        </w:docPartObj>
      </w:sdtPr>
      <w:sdtContent>
        <w:r w:rsidRPr="00246B66">
          <w:rPr>
            <w:sz w:val="14"/>
            <w:szCs w:val="14"/>
          </w:rPr>
          <w:fldChar w:fldCharType="begin"/>
        </w:r>
        <w:r w:rsidRPr="00246B66">
          <w:rPr>
            <w:sz w:val="14"/>
            <w:szCs w:val="14"/>
          </w:rPr>
          <w:instrText xml:space="preserve"> FILENAME  \* Lower  \* MERGEFORMAT </w:instrText>
        </w:r>
        <w:r w:rsidRPr="00246B66">
          <w:rPr>
            <w:sz w:val="14"/>
            <w:szCs w:val="14"/>
          </w:rPr>
          <w:fldChar w:fldCharType="separate"/>
        </w:r>
        <w:r w:rsidR="00B93349">
          <w:rPr>
            <w:noProof/>
            <w:sz w:val="14"/>
            <w:szCs w:val="14"/>
          </w:rPr>
          <w:t>bijlage reactieformulier marktverkenning.docx</w:t>
        </w:r>
        <w:r w:rsidRPr="00246B66">
          <w:rPr>
            <w:noProof/>
            <w:sz w:val="14"/>
            <w:szCs w:val="14"/>
          </w:rPr>
          <w:fldChar w:fldCharType="end"/>
        </w:r>
        <w:r>
          <w:tab/>
        </w:r>
        <w:r>
          <w:tab/>
          <w:t xml:space="preserve">pagina </w:t>
        </w: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 w:rsidR="00B93349">
          <w:rPr>
            <w:noProof/>
          </w:rPr>
          <w:t>2</w:t>
        </w:r>
        <w:r>
          <w:fldChar w:fldCharType="end"/>
        </w:r>
        <w:r>
          <w:t xml:space="preserve"> van </w:t>
        </w:r>
      </w:sdtContent>
    </w:sdt>
    <w:r>
      <w:fldChar w:fldCharType="begin"/>
    </w:r>
    <w:r>
      <w:instrText xml:space="preserve"> NUMPAGES  \* Arabic  \* MERGEFORMAT </w:instrText>
    </w:r>
    <w:r>
      <w:fldChar w:fldCharType="separate"/>
    </w:r>
    <w:r w:rsidR="00B93349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F9F" w:rsidRDefault="000D2F9F" w:rsidP="00246B66">
    <w:pPr>
      <w:tabs>
        <w:tab w:val="center" w:pos="4536"/>
        <w:tab w:val="right" w:pos="8080"/>
      </w:tabs>
      <w:spacing w:after="0" w:line="240" w:lineRule="auto"/>
    </w:pPr>
    <w:sdt>
      <w:sdtPr>
        <w:id w:val="569308018"/>
        <w:docPartObj>
          <w:docPartGallery w:val="Page Numbers (Bottom of Page)"/>
          <w:docPartUnique/>
        </w:docPartObj>
      </w:sdtPr>
      <w:sdtContent>
        <w:r w:rsidRPr="00246B66">
          <w:rPr>
            <w:sz w:val="14"/>
            <w:szCs w:val="14"/>
          </w:rPr>
          <w:fldChar w:fldCharType="begin"/>
        </w:r>
        <w:r w:rsidRPr="00246B66">
          <w:rPr>
            <w:sz w:val="14"/>
            <w:szCs w:val="14"/>
          </w:rPr>
          <w:instrText xml:space="preserve"> FILENAME  \* Lower  \* MERGEFORMAT </w:instrText>
        </w:r>
        <w:r w:rsidRPr="00246B66">
          <w:rPr>
            <w:sz w:val="14"/>
            <w:szCs w:val="14"/>
          </w:rPr>
          <w:fldChar w:fldCharType="separate"/>
        </w:r>
        <w:r w:rsidR="002E367D">
          <w:rPr>
            <w:noProof/>
            <w:sz w:val="14"/>
            <w:szCs w:val="14"/>
          </w:rPr>
          <w:t>bijlage reactieformulier marktverkenning.docx</w:t>
        </w:r>
        <w:r w:rsidRPr="00246B66">
          <w:rPr>
            <w:noProof/>
            <w:sz w:val="14"/>
            <w:szCs w:val="14"/>
          </w:rPr>
          <w:fldChar w:fldCharType="end"/>
        </w:r>
        <w:r w:rsidRPr="00246B66">
          <w:tab/>
        </w:r>
        <w:r w:rsidRPr="00246B66">
          <w:tab/>
          <w:t xml:space="preserve">pagina </w:t>
        </w:r>
        <w:r w:rsidRPr="00246B66">
          <w:fldChar w:fldCharType="begin"/>
        </w:r>
        <w:r w:rsidRPr="00246B66">
          <w:instrText xml:space="preserve"> PAGE  \* Arabic  \* MERGEFORMAT </w:instrText>
        </w:r>
        <w:r w:rsidRPr="00246B66">
          <w:fldChar w:fldCharType="separate"/>
        </w:r>
        <w:r w:rsidR="00E6443E">
          <w:rPr>
            <w:noProof/>
          </w:rPr>
          <w:t>1</w:t>
        </w:r>
        <w:r w:rsidRPr="00246B66">
          <w:fldChar w:fldCharType="end"/>
        </w:r>
        <w:r w:rsidRPr="00246B66">
          <w:t xml:space="preserve"> van </w:t>
        </w:r>
      </w:sdtContent>
    </w:sdt>
    <w:r w:rsidRPr="00246B66">
      <w:fldChar w:fldCharType="begin"/>
    </w:r>
    <w:r w:rsidRPr="00246B66">
      <w:instrText xml:space="preserve"> NUMPAGES  \* Arabic  \* MERGEFORMAT </w:instrText>
    </w:r>
    <w:r w:rsidRPr="00246B66">
      <w:fldChar w:fldCharType="separate"/>
    </w:r>
    <w:r w:rsidR="00E6443E">
      <w:rPr>
        <w:noProof/>
      </w:rPr>
      <w:t>1</w:t>
    </w:r>
    <w:r w:rsidRPr="00246B66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F9F" w:rsidRDefault="000D2F9F" w:rsidP="008F2014">
      <w:pPr>
        <w:spacing w:after="0" w:line="240" w:lineRule="auto"/>
      </w:pPr>
      <w:r>
        <w:separator/>
      </w:r>
    </w:p>
  </w:footnote>
  <w:footnote w:type="continuationSeparator" w:id="0">
    <w:p w:rsidR="000D2F9F" w:rsidRDefault="000D2F9F" w:rsidP="008F2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349" w:rsidRDefault="00B93349">
    <w:pPr>
      <w:pStyle w:val="Koptekst"/>
    </w:pPr>
    <w:r w:rsidRPr="00B93349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FE919C" wp14:editId="6525154A">
              <wp:simplePos x="0" y="0"/>
              <wp:positionH relativeFrom="column">
                <wp:posOffset>-810260</wp:posOffset>
              </wp:positionH>
              <wp:positionV relativeFrom="paragraph">
                <wp:posOffset>-19050</wp:posOffset>
              </wp:positionV>
              <wp:extent cx="3506498" cy="1621707"/>
              <wp:effectExtent l="0" t="0" r="0" b="0"/>
              <wp:wrapNone/>
              <wp:docPr id="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6498" cy="16217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3349" w:rsidRDefault="00B93349" w:rsidP="00B93349">
                          <w:r>
                            <w:rPr>
                              <w:noProof/>
                              <w:szCs w:val="21"/>
                              <w:lang w:eastAsia="nl-NL"/>
                            </w:rPr>
                            <w:drawing>
                              <wp:inline distT="0" distB="0" distL="0" distR="0" wp14:anchorId="7657A10C" wp14:editId="1ACA49B7">
                                <wp:extent cx="2122998" cy="1272822"/>
                                <wp:effectExtent l="0" t="0" r="0" b="3810"/>
                                <wp:docPr id="6" name="Afbeelding 6" descr="H:\Logo amsterdam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Logo amsterda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23387" cy="12730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-63.8pt;margin-top:-1.5pt;width:276.1pt;height:1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" stroked="f">
              <v:textbox>
                <w:txbxContent>
                  <w:p w:rsidR="00B93349" w:rsidRDefault="00B93349" w:rsidP="00B93349">
                    <w:r>
                      <w:rPr>
                        <w:noProof/>
                        <w:szCs w:val="21"/>
                        <w:lang w:eastAsia="nl-NL"/>
                      </w:rPr>
                      <w:drawing>
                        <wp:inline distT="0" distB="0" distL="0" distR="0" wp14:anchorId="7657A10C" wp14:editId="1ACA49B7">
                          <wp:extent cx="2122998" cy="1272822"/>
                          <wp:effectExtent l="0" t="0" r="0" b="3810"/>
                          <wp:docPr id="6" name="Afbeelding 6" descr="H:\Logo amsterdam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Logo amsterdam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3387" cy="12730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349" w:rsidRDefault="00B93349">
    <w:pPr>
      <w:pStyle w:val="Koptekst"/>
    </w:pPr>
    <w:r w:rsidRPr="00B93349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7C7A2C" wp14:editId="6C67A553">
              <wp:simplePos x="0" y="0"/>
              <wp:positionH relativeFrom="column">
                <wp:posOffset>-903605</wp:posOffset>
              </wp:positionH>
              <wp:positionV relativeFrom="paragraph">
                <wp:posOffset>-160461</wp:posOffset>
              </wp:positionV>
              <wp:extent cx="3506498" cy="1621707"/>
              <wp:effectExtent l="0" t="0" r="0" b="0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6498" cy="16217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3349" w:rsidRDefault="00B93349" w:rsidP="00B93349">
                          <w:r>
                            <w:rPr>
                              <w:noProof/>
                              <w:szCs w:val="21"/>
                              <w:lang w:eastAsia="nl-NL"/>
                            </w:rPr>
                            <w:drawing>
                              <wp:inline distT="0" distB="0" distL="0" distR="0" wp14:anchorId="73F2753B" wp14:editId="37884BF9">
                                <wp:extent cx="2122998" cy="1272822"/>
                                <wp:effectExtent l="0" t="0" r="0" b="3810"/>
                                <wp:docPr id="7" name="Afbeelding 7" descr="H:\Logo amsterdam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Logo amsterda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23387" cy="12730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71.15pt;margin-top:-12.65pt;width:276.1pt;height:12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" stroked="f">
              <v:textbox>
                <w:txbxContent>
                  <w:p w:rsidR="00B93349" w:rsidRDefault="00B93349" w:rsidP="00B93349">
                    <w:r>
                      <w:rPr>
                        <w:noProof/>
                        <w:szCs w:val="21"/>
                        <w:lang w:eastAsia="nl-NL"/>
                      </w:rPr>
                      <w:drawing>
                        <wp:inline distT="0" distB="0" distL="0" distR="0" wp14:anchorId="73F2753B" wp14:editId="37884BF9">
                          <wp:extent cx="2122998" cy="1272822"/>
                          <wp:effectExtent l="0" t="0" r="0" b="3810"/>
                          <wp:docPr id="7" name="Afbeelding 7" descr="H:\Logo amsterdam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Logo amsterdam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3387" cy="12730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6235"/>
    <w:multiLevelType w:val="multilevel"/>
    <w:tmpl w:val="69DA5EDC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>
    <w:nsid w:val="25806B8B"/>
    <w:multiLevelType w:val="hybridMultilevel"/>
    <w:tmpl w:val="F266D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75B1D"/>
    <w:multiLevelType w:val="hybridMultilevel"/>
    <w:tmpl w:val="62D275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1B71A4"/>
    <w:multiLevelType w:val="hybridMultilevel"/>
    <w:tmpl w:val="EBE8EB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059D3"/>
    <w:multiLevelType w:val="hybridMultilevel"/>
    <w:tmpl w:val="5538CB7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C2524E"/>
    <w:multiLevelType w:val="hybridMultilevel"/>
    <w:tmpl w:val="6388E3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9409A3"/>
    <w:multiLevelType w:val="hybridMultilevel"/>
    <w:tmpl w:val="B2B0B7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B67B9"/>
    <w:multiLevelType w:val="hybridMultilevel"/>
    <w:tmpl w:val="D2909B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D63054"/>
    <w:multiLevelType w:val="hybridMultilevel"/>
    <w:tmpl w:val="FD94D9AA"/>
    <w:lvl w:ilvl="0" w:tplc="581A47F6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8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5"/>
  </w:num>
  <w:num w:numId="14">
    <w:abstractNumId w:val="8"/>
  </w:num>
  <w:num w:numId="15">
    <w:abstractNumId w:val="8"/>
    <w:lvlOverride w:ilvl="0">
      <w:startOverride w:val="1"/>
    </w:lvlOverride>
  </w:num>
  <w:num w:numId="16">
    <w:abstractNumId w:val="4"/>
  </w:num>
  <w:num w:numId="17">
    <w:abstractNumId w:val="8"/>
    <w:lvlOverride w:ilvl="0">
      <w:startOverride w:val="1"/>
    </w:lvlOverride>
  </w:num>
  <w:num w:numId="18">
    <w:abstractNumId w:val="7"/>
  </w:num>
  <w:numIdMacAtCleanup w:val="13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Adema">
    <w15:presenceInfo w15:providerId="Windows Live" w15:userId="80349173636fec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CA"/>
    <w:rsid w:val="00003875"/>
    <w:rsid w:val="00003CCA"/>
    <w:rsid w:val="00003E3A"/>
    <w:rsid w:val="0000617F"/>
    <w:rsid w:val="00017661"/>
    <w:rsid w:val="00025188"/>
    <w:rsid w:val="00027716"/>
    <w:rsid w:val="00031E85"/>
    <w:rsid w:val="00032177"/>
    <w:rsid w:val="000332B4"/>
    <w:rsid w:val="000340C6"/>
    <w:rsid w:val="000352E3"/>
    <w:rsid w:val="00041A57"/>
    <w:rsid w:val="00041DE2"/>
    <w:rsid w:val="00042DB4"/>
    <w:rsid w:val="00042F9A"/>
    <w:rsid w:val="000438EF"/>
    <w:rsid w:val="000439AC"/>
    <w:rsid w:val="000442D4"/>
    <w:rsid w:val="000446EC"/>
    <w:rsid w:val="000446F3"/>
    <w:rsid w:val="00045B78"/>
    <w:rsid w:val="0004738A"/>
    <w:rsid w:val="00047C6E"/>
    <w:rsid w:val="00051128"/>
    <w:rsid w:val="00051857"/>
    <w:rsid w:val="00051C0F"/>
    <w:rsid w:val="00052C8C"/>
    <w:rsid w:val="000540E8"/>
    <w:rsid w:val="00055FE8"/>
    <w:rsid w:val="00056D18"/>
    <w:rsid w:val="00057E75"/>
    <w:rsid w:val="0006181F"/>
    <w:rsid w:val="0006244C"/>
    <w:rsid w:val="000645BB"/>
    <w:rsid w:val="0006552B"/>
    <w:rsid w:val="00065904"/>
    <w:rsid w:val="000737B9"/>
    <w:rsid w:val="00075DC9"/>
    <w:rsid w:val="00077C2B"/>
    <w:rsid w:val="000831D1"/>
    <w:rsid w:val="00084192"/>
    <w:rsid w:val="0008441E"/>
    <w:rsid w:val="000874B0"/>
    <w:rsid w:val="00090C0E"/>
    <w:rsid w:val="000916B7"/>
    <w:rsid w:val="000971EF"/>
    <w:rsid w:val="000975BB"/>
    <w:rsid w:val="000A2D33"/>
    <w:rsid w:val="000B0A08"/>
    <w:rsid w:val="000B0DDC"/>
    <w:rsid w:val="000B1183"/>
    <w:rsid w:val="000B2A4E"/>
    <w:rsid w:val="000C0217"/>
    <w:rsid w:val="000C168A"/>
    <w:rsid w:val="000C37E2"/>
    <w:rsid w:val="000C70DC"/>
    <w:rsid w:val="000D0508"/>
    <w:rsid w:val="000D1067"/>
    <w:rsid w:val="000D13A7"/>
    <w:rsid w:val="000D21E5"/>
    <w:rsid w:val="000D2F9F"/>
    <w:rsid w:val="000D3528"/>
    <w:rsid w:val="000D6640"/>
    <w:rsid w:val="000D790F"/>
    <w:rsid w:val="000E218A"/>
    <w:rsid w:val="000E4614"/>
    <w:rsid w:val="000E59FD"/>
    <w:rsid w:val="000F0074"/>
    <w:rsid w:val="000F0647"/>
    <w:rsid w:val="00101777"/>
    <w:rsid w:val="00101EE5"/>
    <w:rsid w:val="00102645"/>
    <w:rsid w:val="00106371"/>
    <w:rsid w:val="00107117"/>
    <w:rsid w:val="0011042E"/>
    <w:rsid w:val="00110CAA"/>
    <w:rsid w:val="00112BF5"/>
    <w:rsid w:val="00117439"/>
    <w:rsid w:val="00122475"/>
    <w:rsid w:val="00126014"/>
    <w:rsid w:val="00127F2A"/>
    <w:rsid w:val="00131E84"/>
    <w:rsid w:val="00134A6D"/>
    <w:rsid w:val="00135CAF"/>
    <w:rsid w:val="00136A8D"/>
    <w:rsid w:val="00141D30"/>
    <w:rsid w:val="00143A1F"/>
    <w:rsid w:val="00144DC4"/>
    <w:rsid w:val="00146EA7"/>
    <w:rsid w:val="001470DE"/>
    <w:rsid w:val="001536AB"/>
    <w:rsid w:val="001539F2"/>
    <w:rsid w:val="0015502C"/>
    <w:rsid w:val="00160670"/>
    <w:rsid w:val="00160982"/>
    <w:rsid w:val="00166639"/>
    <w:rsid w:val="00172A41"/>
    <w:rsid w:val="00175052"/>
    <w:rsid w:val="0017505D"/>
    <w:rsid w:val="00175675"/>
    <w:rsid w:val="00177194"/>
    <w:rsid w:val="00177D39"/>
    <w:rsid w:val="001807F4"/>
    <w:rsid w:val="001823FB"/>
    <w:rsid w:val="0018334B"/>
    <w:rsid w:val="00184D33"/>
    <w:rsid w:val="00185838"/>
    <w:rsid w:val="00185AAC"/>
    <w:rsid w:val="001876AE"/>
    <w:rsid w:val="00187E83"/>
    <w:rsid w:val="00194738"/>
    <w:rsid w:val="00194A8B"/>
    <w:rsid w:val="00196857"/>
    <w:rsid w:val="00197CAD"/>
    <w:rsid w:val="001A00B4"/>
    <w:rsid w:val="001A28AE"/>
    <w:rsid w:val="001A2AD3"/>
    <w:rsid w:val="001B34C2"/>
    <w:rsid w:val="001B4541"/>
    <w:rsid w:val="001B50FF"/>
    <w:rsid w:val="001B5237"/>
    <w:rsid w:val="001B53FA"/>
    <w:rsid w:val="001C14EF"/>
    <w:rsid w:val="001C2F00"/>
    <w:rsid w:val="001C61FD"/>
    <w:rsid w:val="001C666F"/>
    <w:rsid w:val="001C7BB7"/>
    <w:rsid w:val="001D14F5"/>
    <w:rsid w:val="001D1B3D"/>
    <w:rsid w:val="001D25BD"/>
    <w:rsid w:val="001D3A72"/>
    <w:rsid w:val="001D5984"/>
    <w:rsid w:val="001D5E4F"/>
    <w:rsid w:val="001D7316"/>
    <w:rsid w:val="001E147A"/>
    <w:rsid w:val="001E220C"/>
    <w:rsid w:val="001E36C4"/>
    <w:rsid w:val="001E5443"/>
    <w:rsid w:val="001E7187"/>
    <w:rsid w:val="001E7CDD"/>
    <w:rsid w:val="001F2EF3"/>
    <w:rsid w:val="001F31ED"/>
    <w:rsid w:val="00201588"/>
    <w:rsid w:val="0020194A"/>
    <w:rsid w:val="00204D5F"/>
    <w:rsid w:val="0020579A"/>
    <w:rsid w:val="002066FB"/>
    <w:rsid w:val="002075A6"/>
    <w:rsid w:val="00210DA4"/>
    <w:rsid w:val="00210F68"/>
    <w:rsid w:val="00211315"/>
    <w:rsid w:val="00214E32"/>
    <w:rsid w:val="0021648C"/>
    <w:rsid w:val="00216619"/>
    <w:rsid w:val="0021664B"/>
    <w:rsid w:val="00217154"/>
    <w:rsid w:val="00217964"/>
    <w:rsid w:val="0022056F"/>
    <w:rsid w:val="002266DC"/>
    <w:rsid w:val="00235311"/>
    <w:rsid w:val="00235BCA"/>
    <w:rsid w:val="002361F5"/>
    <w:rsid w:val="00240E7A"/>
    <w:rsid w:val="00242642"/>
    <w:rsid w:val="00242652"/>
    <w:rsid w:val="00245915"/>
    <w:rsid w:val="00246B66"/>
    <w:rsid w:val="00247ED8"/>
    <w:rsid w:val="00250630"/>
    <w:rsid w:val="00251464"/>
    <w:rsid w:val="00253000"/>
    <w:rsid w:val="00253307"/>
    <w:rsid w:val="00254A9B"/>
    <w:rsid w:val="002573B7"/>
    <w:rsid w:val="002576A5"/>
    <w:rsid w:val="0026013B"/>
    <w:rsid w:val="00260D4F"/>
    <w:rsid w:val="00261202"/>
    <w:rsid w:val="00261251"/>
    <w:rsid w:val="00262EBD"/>
    <w:rsid w:val="00263057"/>
    <w:rsid w:val="00266D11"/>
    <w:rsid w:val="002729BD"/>
    <w:rsid w:val="0027625E"/>
    <w:rsid w:val="00276953"/>
    <w:rsid w:val="002771E4"/>
    <w:rsid w:val="002777EB"/>
    <w:rsid w:val="00282D1F"/>
    <w:rsid w:val="002871CE"/>
    <w:rsid w:val="00287D4B"/>
    <w:rsid w:val="002914F7"/>
    <w:rsid w:val="0029150F"/>
    <w:rsid w:val="00292878"/>
    <w:rsid w:val="002952CD"/>
    <w:rsid w:val="0029678F"/>
    <w:rsid w:val="0029715C"/>
    <w:rsid w:val="002973A3"/>
    <w:rsid w:val="002A00A7"/>
    <w:rsid w:val="002A0C96"/>
    <w:rsid w:val="002A1BD0"/>
    <w:rsid w:val="002A307F"/>
    <w:rsid w:val="002A30F6"/>
    <w:rsid w:val="002A46E3"/>
    <w:rsid w:val="002B054B"/>
    <w:rsid w:val="002B2EEE"/>
    <w:rsid w:val="002B3055"/>
    <w:rsid w:val="002B384E"/>
    <w:rsid w:val="002B4379"/>
    <w:rsid w:val="002B43AC"/>
    <w:rsid w:val="002B79E9"/>
    <w:rsid w:val="002C31C9"/>
    <w:rsid w:val="002C4E1D"/>
    <w:rsid w:val="002C5603"/>
    <w:rsid w:val="002D19CA"/>
    <w:rsid w:val="002D3FE8"/>
    <w:rsid w:val="002E07D7"/>
    <w:rsid w:val="002E367D"/>
    <w:rsid w:val="002E62B8"/>
    <w:rsid w:val="002E7715"/>
    <w:rsid w:val="002F1C1D"/>
    <w:rsid w:val="002F4AF9"/>
    <w:rsid w:val="002F53E6"/>
    <w:rsid w:val="002F5507"/>
    <w:rsid w:val="002F7A5F"/>
    <w:rsid w:val="0030279B"/>
    <w:rsid w:val="00302829"/>
    <w:rsid w:val="003029E3"/>
    <w:rsid w:val="003051C3"/>
    <w:rsid w:val="00305892"/>
    <w:rsid w:val="00306FEE"/>
    <w:rsid w:val="003104C4"/>
    <w:rsid w:val="0031080F"/>
    <w:rsid w:val="00312222"/>
    <w:rsid w:val="003123CC"/>
    <w:rsid w:val="0031285D"/>
    <w:rsid w:val="00312D04"/>
    <w:rsid w:val="00312EE3"/>
    <w:rsid w:val="00314C26"/>
    <w:rsid w:val="00316AA5"/>
    <w:rsid w:val="003175D1"/>
    <w:rsid w:val="00317F16"/>
    <w:rsid w:val="003267E7"/>
    <w:rsid w:val="00326814"/>
    <w:rsid w:val="00330BE9"/>
    <w:rsid w:val="003321D9"/>
    <w:rsid w:val="00332FA8"/>
    <w:rsid w:val="00334E99"/>
    <w:rsid w:val="003356A5"/>
    <w:rsid w:val="003377DC"/>
    <w:rsid w:val="00344BE9"/>
    <w:rsid w:val="00345B05"/>
    <w:rsid w:val="00347F99"/>
    <w:rsid w:val="003506BF"/>
    <w:rsid w:val="00354006"/>
    <w:rsid w:val="00355047"/>
    <w:rsid w:val="00361A4C"/>
    <w:rsid w:val="00361D52"/>
    <w:rsid w:val="00362F72"/>
    <w:rsid w:val="00365FA5"/>
    <w:rsid w:val="00367BFE"/>
    <w:rsid w:val="00370C01"/>
    <w:rsid w:val="0037430E"/>
    <w:rsid w:val="0037543E"/>
    <w:rsid w:val="003757D1"/>
    <w:rsid w:val="00375DE4"/>
    <w:rsid w:val="00385EEC"/>
    <w:rsid w:val="003862B0"/>
    <w:rsid w:val="003878AC"/>
    <w:rsid w:val="00387E5D"/>
    <w:rsid w:val="0039287A"/>
    <w:rsid w:val="0039387D"/>
    <w:rsid w:val="00393A13"/>
    <w:rsid w:val="00394381"/>
    <w:rsid w:val="0039477B"/>
    <w:rsid w:val="003967E5"/>
    <w:rsid w:val="00397C81"/>
    <w:rsid w:val="003A095F"/>
    <w:rsid w:val="003A3EF5"/>
    <w:rsid w:val="003A504D"/>
    <w:rsid w:val="003A5C34"/>
    <w:rsid w:val="003A6D16"/>
    <w:rsid w:val="003B35F4"/>
    <w:rsid w:val="003B7144"/>
    <w:rsid w:val="003B7306"/>
    <w:rsid w:val="003C2EAE"/>
    <w:rsid w:val="003C3353"/>
    <w:rsid w:val="003C3445"/>
    <w:rsid w:val="003D2D61"/>
    <w:rsid w:val="003D39E0"/>
    <w:rsid w:val="003D4A66"/>
    <w:rsid w:val="003D4E83"/>
    <w:rsid w:val="003D5859"/>
    <w:rsid w:val="003D666C"/>
    <w:rsid w:val="003E3811"/>
    <w:rsid w:val="003E4065"/>
    <w:rsid w:val="003E423A"/>
    <w:rsid w:val="003E6766"/>
    <w:rsid w:val="003F043D"/>
    <w:rsid w:val="003F3D66"/>
    <w:rsid w:val="003F442D"/>
    <w:rsid w:val="00400D6C"/>
    <w:rsid w:val="00400DCC"/>
    <w:rsid w:val="00400DFB"/>
    <w:rsid w:val="00404B9F"/>
    <w:rsid w:val="004051FD"/>
    <w:rsid w:val="00405C1A"/>
    <w:rsid w:val="00410619"/>
    <w:rsid w:val="00412997"/>
    <w:rsid w:val="00413A93"/>
    <w:rsid w:val="00415123"/>
    <w:rsid w:val="00420D44"/>
    <w:rsid w:val="00425706"/>
    <w:rsid w:val="00425DFD"/>
    <w:rsid w:val="00426E5F"/>
    <w:rsid w:val="004271C8"/>
    <w:rsid w:val="004327B0"/>
    <w:rsid w:val="004329FA"/>
    <w:rsid w:val="00435BCB"/>
    <w:rsid w:val="00435FA4"/>
    <w:rsid w:val="00441830"/>
    <w:rsid w:val="00443281"/>
    <w:rsid w:val="0044449C"/>
    <w:rsid w:val="00446316"/>
    <w:rsid w:val="004510E8"/>
    <w:rsid w:val="00451DE9"/>
    <w:rsid w:val="00453156"/>
    <w:rsid w:val="00456233"/>
    <w:rsid w:val="00464686"/>
    <w:rsid w:val="004655AC"/>
    <w:rsid w:val="00465BB1"/>
    <w:rsid w:val="004662A6"/>
    <w:rsid w:val="00466B47"/>
    <w:rsid w:val="00467369"/>
    <w:rsid w:val="0047025F"/>
    <w:rsid w:val="00473AAC"/>
    <w:rsid w:val="0047579C"/>
    <w:rsid w:val="00480891"/>
    <w:rsid w:val="0048172D"/>
    <w:rsid w:val="00481E99"/>
    <w:rsid w:val="00486AFB"/>
    <w:rsid w:val="00487281"/>
    <w:rsid w:val="004904C2"/>
    <w:rsid w:val="00491266"/>
    <w:rsid w:val="00494EDB"/>
    <w:rsid w:val="004958FD"/>
    <w:rsid w:val="004967D9"/>
    <w:rsid w:val="00497E74"/>
    <w:rsid w:val="004A11E1"/>
    <w:rsid w:val="004A3D4D"/>
    <w:rsid w:val="004A51C4"/>
    <w:rsid w:val="004A5B72"/>
    <w:rsid w:val="004A6BF7"/>
    <w:rsid w:val="004B0A84"/>
    <w:rsid w:val="004B482C"/>
    <w:rsid w:val="004C1448"/>
    <w:rsid w:val="004C1FB7"/>
    <w:rsid w:val="004C2012"/>
    <w:rsid w:val="004C2799"/>
    <w:rsid w:val="004C314B"/>
    <w:rsid w:val="004C418B"/>
    <w:rsid w:val="004C5CDF"/>
    <w:rsid w:val="004C60EA"/>
    <w:rsid w:val="004C6C1A"/>
    <w:rsid w:val="004C74EB"/>
    <w:rsid w:val="004C77EE"/>
    <w:rsid w:val="004C7F6F"/>
    <w:rsid w:val="004D117F"/>
    <w:rsid w:val="004D1DFD"/>
    <w:rsid w:val="004D2815"/>
    <w:rsid w:val="004D312A"/>
    <w:rsid w:val="004D59A5"/>
    <w:rsid w:val="004D6CC9"/>
    <w:rsid w:val="004E5AF9"/>
    <w:rsid w:val="00503F84"/>
    <w:rsid w:val="005147E7"/>
    <w:rsid w:val="005164A9"/>
    <w:rsid w:val="00525BAF"/>
    <w:rsid w:val="00525D55"/>
    <w:rsid w:val="0053086F"/>
    <w:rsid w:val="00530E5F"/>
    <w:rsid w:val="005312FE"/>
    <w:rsid w:val="00533D19"/>
    <w:rsid w:val="005353CD"/>
    <w:rsid w:val="0054094A"/>
    <w:rsid w:val="00541E6C"/>
    <w:rsid w:val="00545F7E"/>
    <w:rsid w:val="00547496"/>
    <w:rsid w:val="005502DC"/>
    <w:rsid w:val="00550FA2"/>
    <w:rsid w:val="00551946"/>
    <w:rsid w:val="00552FE5"/>
    <w:rsid w:val="00554A1E"/>
    <w:rsid w:val="0055571D"/>
    <w:rsid w:val="00562176"/>
    <w:rsid w:val="0056236B"/>
    <w:rsid w:val="0056459B"/>
    <w:rsid w:val="00564B08"/>
    <w:rsid w:val="0056772B"/>
    <w:rsid w:val="005746EE"/>
    <w:rsid w:val="00580553"/>
    <w:rsid w:val="00582B3A"/>
    <w:rsid w:val="005873DA"/>
    <w:rsid w:val="00587951"/>
    <w:rsid w:val="00592483"/>
    <w:rsid w:val="0059255A"/>
    <w:rsid w:val="00592B31"/>
    <w:rsid w:val="0059317B"/>
    <w:rsid w:val="00593C64"/>
    <w:rsid w:val="0059507B"/>
    <w:rsid w:val="00597862"/>
    <w:rsid w:val="005A1D22"/>
    <w:rsid w:val="005A6BAC"/>
    <w:rsid w:val="005A6CA8"/>
    <w:rsid w:val="005A7FB9"/>
    <w:rsid w:val="005B3C87"/>
    <w:rsid w:val="005B7173"/>
    <w:rsid w:val="005C077C"/>
    <w:rsid w:val="005C19C8"/>
    <w:rsid w:val="005C2E5F"/>
    <w:rsid w:val="005C3E57"/>
    <w:rsid w:val="005C4026"/>
    <w:rsid w:val="005C672B"/>
    <w:rsid w:val="005C6FFF"/>
    <w:rsid w:val="005D0B1C"/>
    <w:rsid w:val="005D5660"/>
    <w:rsid w:val="005D566C"/>
    <w:rsid w:val="005D5EE2"/>
    <w:rsid w:val="005D6438"/>
    <w:rsid w:val="005E5AF3"/>
    <w:rsid w:val="005F0572"/>
    <w:rsid w:val="005F0B32"/>
    <w:rsid w:val="005F0CB6"/>
    <w:rsid w:val="005F1380"/>
    <w:rsid w:val="005F289A"/>
    <w:rsid w:val="005F746D"/>
    <w:rsid w:val="005F7926"/>
    <w:rsid w:val="0060132B"/>
    <w:rsid w:val="00603AF7"/>
    <w:rsid w:val="00603BFF"/>
    <w:rsid w:val="00604381"/>
    <w:rsid w:val="0060677A"/>
    <w:rsid w:val="006079BD"/>
    <w:rsid w:val="00612AF6"/>
    <w:rsid w:val="00616E37"/>
    <w:rsid w:val="00620E38"/>
    <w:rsid w:val="006233F3"/>
    <w:rsid w:val="0062377F"/>
    <w:rsid w:val="00624B79"/>
    <w:rsid w:val="00625D83"/>
    <w:rsid w:val="0063021E"/>
    <w:rsid w:val="00632EC7"/>
    <w:rsid w:val="0063475A"/>
    <w:rsid w:val="00636606"/>
    <w:rsid w:val="006367DA"/>
    <w:rsid w:val="0063779E"/>
    <w:rsid w:val="00641107"/>
    <w:rsid w:val="00641A43"/>
    <w:rsid w:val="0064349F"/>
    <w:rsid w:val="0064439E"/>
    <w:rsid w:val="006454D8"/>
    <w:rsid w:val="00646BBD"/>
    <w:rsid w:val="00650B6A"/>
    <w:rsid w:val="00655E78"/>
    <w:rsid w:val="006560DA"/>
    <w:rsid w:val="00656EB2"/>
    <w:rsid w:val="006571A0"/>
    <w:rsid w:val="00657309"/>
    <w:rsid w:val="0066135D"/>
    <w:rsid w:val="006629E2"/>
    <w:rsid w:val="006637D1"/>
    <w:rsid w:val="006638E3"/>
    <w:rsid w:val="00663A0A"/>
    <w:rsid w:val="00671F82"/>
    <w:rsid w:val="00672697"/>
    <w:rsid w:val="00680E14"/>
    <w:rsid w:val="00683CC1"/>
    <w:rsid w:val="006856C1"/>
    <w:rsid w:val="006871E3"/>
    <w:rsid w:val="006906B0"/>
    <w:rsid w:val="006928B2"/>
    <w:rsid w:val="0069387F"/>
    <w:rsid w:val="00693B89"/>
    <w:rsid w:val="006941F8"/>
    <w:rsid w:val="00695298"/>
    <w:rsid w:val="006A0227"/>
    <w:rsid w:val="006A410C"/>
    <w:rsid w:val="006B2374"/>
    <w:rsid w:val="006B282F"/>
    <w:rsid w:val="006B3A0E"/>
    <w:rsid w:val="006B476E"/>
    <w:rsid w:val="006B5DD8"/>
    <w:rsid w:val="006B5E68"/>
    <w:rsid w:val="006B67AF"/>
    <w:rsid w:val="006C0772"/>
    <w:rsid w:val="006C7D82"/>
    <w:rsid w:val="006C7F09"/>
    <w:rsid w:val="006D08B6"/>
    <w:rsid w:val="006D161B"/>
    <w:rsid w:val="006D35C0"/>
    <w:rsid w:val="006D395E"/>
    <w:rsid w:val="006D41A1"/>
    <w:rsid w:val="006D4F34"/>
    <w:rsid w:val="006D7A53"/>
    <w:rsid w:val="006E0246"/>
    <w:rsid w:val="006E0CE2"/>
    <w:rsid w:val="006E318A"/>
    <w:rsid w:val="006E414E"/>
    <w:rsid w:val="006E4650"/>
    <w:rsid w:val="006E7175"/>
    <w:rsid w:val="006F1873"/>
    <w:rsid w:val="006F2392"/>
    <w:rsid w:val="006F7A3F"/>
    <w:rsid w:val="007015C0"/>
    <w:rsid w:val="00701A55"/>
    <w:rsid w:val="00707609"/>
    <w:rsid w:val="00710EBA"/>
    <w:rsid w:val="00713A7D"/>
    <w:rsid w:val="007153B6"/>
    <w:rsid w:val="00716155"/>
    <w:rsid w:val="00717211"/>
    <w:rsid w:val="00720FE2"/>
    <w:rsid w:val="00722686"/>
    <w:rsid w:val="00723023"/>
    <w:rsid w:val="0072421A"/>
    <w:rsid w:val="00724DB0"/>
    <w:rsid w:val="007328E9"/>
    <w:rsid w:val="00732D9B"/>
    <w:rsid w:val="007357B6"/>
    <w:rsid w:val="00737115"/>
    <w:rsid w:val="00742C9A"/>
    <w:rsid w:val="00743045"/>
    <w:rsid w:val="007454CA"/>
    <w:rsid w:val="0074672D"/>
    <w:rsid w:val="00751060"/>
    <w:rsid w:val="00757CEE"/>
    <w:rsid w:val="00757E05"/>
    <w:rsid w:val="0076394B"/>
    <w:rsid w:val="00766A0F"/>
    <w:rsid w:val="00771503"/>
    <w:rsid w:val="00771610"/>
    <w:rsid w:val="00771C1B"/>
    <w:rsid w:val="00772175"/>
    <w:rsid w:val="007727D4"/>
    <w:rsid w:val="00774EBE"/>
    <w:rsid w:val="00775596"/>
    <w:rsid w:val="0077625C"/>
    <w:rsid w:val="007768C4"/>
    <w:rsid w:val="00776DB7"/>
    <w:rsid w:val="0078035D"/>
    <w:rsid w:val="00781BC3"/>
    <w:rsid w:val="00782ACA"/>
    <w:rsid w:val="0078385B"/>
    <w:rsid w:val="00783CE5"/>
    <w:rsid w:val="007851B6"/>
    <w:rsid w:val="00786956"/>
    <w:rsid w:val="007875EB"/>
    <w:rsid w:val="007943A9"/>
    <w:rsid w:val="00794564"/>
    <w:rsid w:val="00794678"/>
    <w:rsid w:val="007947C6"/>
    <w:rsid w:val="00795503"/>
    <w:rsid w:val="007957A6"/>
    <w:rsid w:val="00796657"/>
    <w:rsid w:val="007B1711"/>
    <w:rsid w:val="007B3738"/>
    <w:rsid w:val="007B7CF0"/>
    <w:rsid w:val="007C152F"/>
    <w:rsid w:val="007C1C44"/>
    <w:rsid w:val="007C6A46"/>
    <w:rsid w:val="007C749C"/>
    <w:rsid w:val="007C758D"/>
    <w:rsid w:val="007C7A47"/>
    <w:rsid w:val="007D0DC3"/>
    <w:rsid w:val="007D1650"/>
    <w:rsid w:val="007D2E40"/>
    <w:rsid w:val="007D358E"/>
    <w:rsid w:val="007D3B37"/>
    <w:rsid w:val="007D702B"/>
    <w:rsid w:val="007D74F1"/>
    <w:rsid w:val="007D74FC"/>
    <w:rsid w:val="007E0F19"/>
    <w:rsid w:val="007E225B"/>
    <w:rsid w:val="007E6FA6"/>
    <w:rsid w:val="007E7747"/>
    <w:rsid w:val="007F16FC"/>
    <w:rsid w:val="007F1D53"/>
    <w:rsid w:val="007F2877"/>
    <w:rsid w:val="007F38D7"/>
    <w:rsid w:val="007F52CC"/>
    <w:rsid w:val="007F536B"/>
    <w:rsid w:val="007F5F0C"/>
    <w:rsid w:val="00801460"/>
    <w:rsid w:val="00804049"/>
    <w:rsid w:val="00804216"/>
    <w:rsid w:val="0080426E"/>
    <w:rsid w:val="00806676"/>
    <w:rsid w:val="00806E78"/>
    <w:rsid w:val="00811ADF"/>
    <w:rsid w:val="00813FAF"/>
    <w:rsid w:val="00821702"/>
    <w:rsid w:val="00823A83"/>
    <w:rsid w:val="00824379"/>
    <w:rsid w:val="008247E7"/>
    <w:rsid w:val="00825BF6"/>
    <w:rsid w:val="0083004B"/>
    <w:rsid w:val="008301B6"/>
    <w:rsid w:val="008309F5"/>
    <w:rsid w:val="00830CDF"/>
    <w:rsid w:val="008336F2"/>
    <w:rsid w:val="00834359"/>
    <w:rsid w:val="0083505A"/>
    <w:rsid w:val="008355ED"/>
    <w:rsid w:val="00840921"/>
    <w:rsid w:val="008433FD"/>
    <w:rsid w:val="00843A3C"/>
    <w:rsid w:val="00844E7D"/>
    <w:rsid w:val="00846032"/>
    <w:rsid w:val="0084767B"/>
    <w:rsid w:val="00851C97"/>
    <w:rsid w:val="0085684D"/>
    <w:rsid w:val="00856C6E"/>
    <w:rsid w:val="008609F5"/>
    <w:rsid w:val="0086120D"/>
    <w:rsid w:val="00861B32"/>
    <w:rsid w:val="00866477"/>
    <w:rsid w:val="00875076"/>
    <w:rsid w:val="00877F80"/>
    <w:rsid w:val="0088096E"/>
    <w:rsid w:val="0088136A"/>
    <w:rsid w:val="00883C1A"/>
    <w:rsid w:val="0088452E"/>
    <w:rsid w:val="008845B5"/>
    <w:rsid w:val="00884C20"/>
    <w:rsid w:val="0088684E"/>
    <w:rsid w:val="0088751F"/>
    <w:rsid w:val="008906AD"/>
    <w:rsid w:val="0089181D"/>
    <w:rsid w:val="00891A54"/>
    <w:rsid w:val="008925E8"/>
    <w:rsid w:val="008942CC"/>
    <w:rsid w:val="008A0C51"/>
    <w:rsid w:val="008A1CD4"/>
    <w:rsid w:val="008B0423"/>
    <w:rsid w:val="008B62F6"/>
    <w:rsid w:val="008C2871"/>
    <w:rsid w:val="008C2E32"/>
    <w:rsid w:val="008C3F40"/>
    <w:rsid w:val="008C46BB"/>
    <w:rsid w:val="008C56D8"/>
    <w:rsid w:val="008C658C"/>
    <w:rsid w:val="008C6F9A"/>
    <w:rsid w:val="008C7ABA"/>
    <w:rsid w:val="008D2EB7"/>
    <w:rsid w:val="008D3066"/>
    <w:rsid w:val="008D79A1"/>
    <w:rsid w:val="008E48B8"/>
    <w:rsid w:val="008E5BD8"/>
    <w:rsid w:val="008F08CD"/>
    <w:rsid w:val="008F2014"/>
    <w:rsid w:val="008F70AE"/>
    <w:rsid w:val="009036C7"/>
    <w:rsid w:val="00903775"/>
    <w:rsid w:val="00904492"/>
    <w:rsid w:val="009044C8"/>
    <w:rsid w:val="00907FBA"/>
    <w:rsid w:val="0091437D"/>
    <w:rsid w:val="009145CD"/>
    <w:rsid w:val="009217DD"/>
    <w:rsid w:val="00921D15"/>
    <w:rsid w:val="0092460D"/>
    <w:rsid w:val="0092576C"/>
    <w:rsid w:val="00925D31"/>
    <w:rsid w:val="009306B4"/>
    <w:rsid w:val="00931013"/>
    <w:rsid w:val="00931065"/>
    <w:rsid w:val="00931ACA"/>
    <w:rsid w:val="00932E46"/>
    <w:rsid w:val="00942E2F"/>
    <w:rsid w:val="009476D0"/>
    <w:rsid w:val="00947B96"/>
    <w:rsid w:val="009534F1"/>
    <w:rsid w:val="00960E7F"/>
    <w:rsid w:val="00965B02"/>
    <w:rsid w:val="009669B5"/>
    <w:rsid w:val="00967082"/>
    <w:rsid w:val="009700BF"/>
    <w:rsid w:val="00970D29"/>
    <w:rsid w:val="009737F8"/>
    <w:rsid w:val="00973E16"/>
    <w:rsid w:val="00974996"/>
    <w:rsid w:val="00976818"/>
    <w:rsid w:val="00977139"/>
    <w:rsid w:val="009806C5"/>
    <w:rsid w:val="00982FB3"/>
    <w:rsid w:val="00983CFD"/>
    <w:rsid w:val="00985A55"/>
    <w:rsid w:val="0099069F"/>
    <w:rsid w:val="00991C25"/>
    <w:rsid w:val="00994CEE"/>
    <w:rsid w:val="00994F3C"/>
    <w:rsid w:val="00995517"/>
    <w:rsid w:val="009A04DD"/>
    <w:rsid w:val="009A279D"/>
    <w:rsid w:val="009A2816"/>
    <w:rsid w:val="009A2BE1"/>
    <w:rsid w:val="009A3356"/>
    <w:rsid w:val="009A392E"/>
    <w:rsid w:val="009A6084"/>
    <w:rsid w:val="009A7647"/>
    <w:rsid w:val="009C4DB3"/>
    <w:rsid w:val="009D0D5B"/>
    <w:rsid w:val="009D1812"/>
    <w:rsid w:val="009D3BDF"/>
    <w:rsid w:val="009D4C84"/>
    <w:rsid w:val="009D582A"/>
    <w:rsid w:val="009D6E97"/>
    <w:rsid w:val="009D7110"/>
    <w:rsid w:val="009E11BC"/>
    <w:rsid w:val="009E2171"/>
    <w:rsid w:val="009E4DF1"/>
    <w:rsid w:val="009E50F8"/>
    <w:rsid w:val="009E51D5"/>
    <w:rsid w:val="009F066E"/>
    <w:rsid w:val="009F606C"/>
    <w:rsid w:val="00A0082B"/>
    <w:rsid w:val="00A04AAE"/>
    <w:rsid w:val="00A069FC"/>
    <w:rsid w:val="00A1024E"/>
    <w:rsid w:val="00A172EA"/>
    <w:rsid w:val="00A23CBC"/>
    <w:rsid w:val="00A24A8D"/>
    <w:rsid w:val="00A26FAC"/>
    <w:rsid w:val="00A313D2"/>
    <w:rsid w:val="00A34801"/>
    <w:rsid w:val="00A46A67"/>
    <w:rsid w:val="00A50C58"/>
    <w:rsid w:val="00A55755"/>
    <w:rsid w:val="00A55797"/>
    <w:rsid w:val="00A56C7B"/>
    <w:rsid w:val="00A60430"/>
    <w:rsid w:val="00A617F1"/>
    <w:rsid w:val="00A629D0"/>
    <w:rsid w:val="00A65E09"/>
    <w:rsid w:val="00A66651"/>
    <w:rsid w:val="00A6707C"/>
    <w:rsid w:val="00A671A9"/>
    <w:rsid w:val="00A67294"/>
    <w:rsid w:val="00A70250"/>
    <w:rsid w:val="00A7311C"/>
    <w:rsid w:val="00A75378"/>
    <w:rsid w:val="00A769D9"/>
    <w:rsid w:val="00A77A73"/>
    <w:rsid w:val="00A82BB4"/>
    <w:rsid w:val="00A832F1"/>
    <w:rsid w:val="00A84953"/>
    <w:rsid w:val="00A85BE0"/>
    <w:rsid w:val="00A86ACE"/>
    <w:rsid w:val="00A86DF4"/>
    <w:rsid w:val="00A925EB"/>
    <w:rsid w:val="00A9475D"/>
    <w:rsid w:val="00AA1B89"/>
    <w:rsid w:val="00AA3453"/>
    <w:rsid w:val="00AA4448"/>
    <w:rsid w:val="00AA4798"/>
    <w:rsid w:val="00AA51EC"/>
    <w:rsid w:val="00AA5EB3"/>
    <w:rsid w:val="00AA6B99"/>
    <w:rsid w:val="00AA756B"/>
    <w:rsid w:val="00AA7FF9"/>
    <w:rsid w:val="00AB2897"/>
    <w:rsid w:val="00AB312A"/>
    <w:rsid w:val="00AB6448"/>
    <w:rsid w:val="00AC04E6"/>
    <w:rsid w:val="00AC19D3"/>
    <w:rsid w:val="00AC4B89"/>
    <w:rsid w:val="00AD05AE"/>
    <w:rsid w:val="00AD4405"/>
    <w:rsid w:val="00AE15C7"/>
    <w:rsid w:val="00AE1A0F"/>
    <w:rsid w:val="00AE2F25"/>
    <w:rsid w:val="00AE3D88"/>
    <w:rsid w:val="00AE4B9D"/>
    <w:rsid w:val="00AE4E94"/>
    <w:rsid w:val="00AE5C0B"/>
    <w:rsid w:val="00AE5D79"/>
    <w:rsid w:val="00AE637A"/>
    <w:rsid w:val="00AE720C"/>
    <w:rsid w:val="00AF15EA"/>
    <w:rsid w:val="00AF39E7"/>
    <w:rsid w:val="00AF5C35"/>
    <w:rsid w:val="00AF6362"/>
    <w:rsid w:val="00AF6496"/>
    <w:rsid w:val="00AF673B"/>
    <w:rsid w:val="00AF7C19"/>
    <w:rsid w:val="00B053E8"/>
    <w:rsid w:val="00B10D63"/>
    <w:rsid w:val="00B1299A"/>
    <w:rsid w:val="00B13358"/>
    <w:rsid w:val="00B13A78"/>
    <w:rsid w:val="00B1640A"/>
    <w:rsid w:val="00B16696"/>
    <w:rsid w:val="00B16A98"/>
    <w:rsid w:val="00B240F2"/>
    <w:rsid w:val="00B24CA0"/>
    <w:rsid w:val="00B24E57"/>
    <w:rsid w:val="00B24FEF"/>
    <w:rsid w:val="00B2595A"/>
    <w:rsid w:val="00B25C06"/>
    <w:rsid w:val="00B25F7A"/>
    <w:rsid w:val="00B304BA"/>
    <w:rsid w:val="00B32B39"/>
    <w:rsid w:val="00B356A1"/>
    <w:rsid w:val="00B35930"/>
    <w:rsid w:val="00B367E8"/>
    <w:rsid w:val="00B40BD1"/>
    <w:rsid w:val="00B42C37"/>
    <w:rsid w:val="00B45483"/>
    <w:rsid w:val="00B46F20"/>
    <w:rsid w:val="00B520A1"/>
    <w:rsid w:val="00B52965"/>
    <w:rsid w:val="00B53B1C"/>
    <w:rsid w:val="00B55229"/>
    <w:rsid w:val="00B63FEF"/>
    <w:rsid w:val="00B644E4"/>
    <w:rsid w:val="00B65BE6"/>
    <w:rsid w:val="00B66F64"/>
    <w:rsid w:val="00B768B9"/>
    <w:rsid w:val="00B7712B"/>
    <w:rsid w:val="00B81E07"/>
    <w:rsid w:val="00B8338D"/>
    <w:rsid w:val="00B83FD9"/>
    <w:rsid w:val="00B846CA"/>
    <w:rsid w:val="00B93349"/>
    <w:rsid w:val="00B939A3"/>
    <w:rsid w:val="00BA1054"/>
    <w:rsid w:val="00BA2192"/>
    <w:rsid w:val="00BA33BD"/>
    <w:rsid w:val="00BA5A4E"/>
    <w:rsid w:val="00BB14B1"/>
    <w:rsid w:val="00BC12F1"/>
    <w:rsid w:val="00BC2813"/>
    <w:rsid w:val="00BC2A4B"/>
    <w:rsid w:val="00BC3BD4"/>
    <w:rsid w:val="00BC4949"/>
    <w:rsid w:val="00BC4992"/>
    <w:rsid w:val="00BC616C"/>
    <w:rsid w:val="00BD0A36"/>
    <w:rsid w:val="00BD3845"/>
    <w:rsid w:val="00BD7351"/>
    <w:rsid w:val="00BD73AD"/>
    <w:rsid w:val="00BE0E5F"/>
    <w:rsid w:val="00BE145A"/>
    <w:rsid w:val="00BE2141"/>
    <w:rsid w:val="00BE5D92"/>
    <w:rsid w:val="00BF42FA"/>
    <w:rsid w:val="00BF49A3"/>
    <w:rsid w:val="00C03472"/>
    <w:rsid w:val="00C045A7"/>
    <w:rsid w:val="00C05AA2"/>
    <w:rsid w:val="00C05DEC"/>
    <w:rsid w:val="00C1009F"/>
    <w:rsid w:val="00C10FEB"/>
    <w:rsid w:val="00C11246"/>
    <w:rsid w:val="00C12715"/>
    <w:rsid w:val="00C12B8C"/>
    <w:rsid w:val="00C13EC1"/>
    <w:rsid w:val="00C1431B"/>
    <w:rsid w:val="00C148F7"/>
    <w:rsid w:val="00C170F7"/>
    <w:rsid w:val="00C21CCC"/>
    <w:rsid w:val="00C2404D"/>
    <w:rsid w:val="00C254CC"/>
    <w:rsid w:val="00C264BF"/>
    <w:rsid w:val="00C26A80"/>
    <w:rsid w:val="00C27200"/>
    <w:rsid w:val="00C274D3"/>
    <w:rsid w:val="00C32425"/>
    <w:rsid w:val="00C33803"/>
    <w:rsid w:val="00C3616F"/>
    <w:rsid w:val="00C37A14"/>
    <w:rsid w:val="00C41807"/>
    <w:rsid w:val="00C44D8F"/>
    <w:rsid w:val="00C46355"/>
    <w:rsid w:val="00C46BCC"/>
    <w:rsid w:val="00C52981"/>
    <w:rsid w:val="00C548EE"/>
    <w:rsid w:val="00C603D4"/>
    <w:rsid w:val="00C638D3"/>
    <w:rsid w:val="00C651A8"/>
    <w:rsid w:val="00C66270"/>
    <w:rsid w:val="00C70DF9"/>
    <w:rsid w:val="00C72C44"/>
    <w:rsid w:val="00C72C55"/>
    <w:rsid w:val="00C72D51"/>
    <w:rsid w:val="00C73893"/>
    <w:rsid w:val="00C76C54"/>
    <w:rsid w:val="00C77D15"/>
    <w:rsid w:val="00C81433"/>
    <w:rsid w:val="00C83BB7"/>
    <w:rsid w:val="00C85C27"/>
    <w:rsid w:val="00C934C6"/>
    <w:rsid w:val="00C951EE"/>
    <w:rsid w:val="00CA5C46"/>
    <w:rsid w:val="00CB1220"/>
    <w:rsid w:val="00CB2514"/>
    <w:rsid w:val="00CB3FBE"/>
    <w:rsid w:val="00CB58F6"/>
    <w:rsid w:val="00CB7123"/>
    <w:rsid w:val="00CC04E9"/>
    <w:rsid w:val="00CD05A6"/>
    <w:rsid w:val="00CD06BD"/>
    <w:rsid w:val="00CD1C21"/>
    <w:rsid w:val="00CD2517"/>
    <w:rsid w:val="00CD32FD"/>
    <w:rsid w:val="00CD5F95"/>
    <w:rsid w:val="00CD7A4D"/>
    <w:rsid w:val="00CD7D87"/>
    <w:rsid w:val="00CE266A"/>
    <w:rsid w:val="00CE33B1"/>
    <w:rsid w:val="00CE4687"/>
    <w:rsid w:val="00CE613B"/>
    <w:rsid w:val="00CE6D41"/>
    <w:rsid w:val="00CF0040"/>
    <w:rsid w:val="00CF2FB6"/>
    <w:rsid w:val="00CF42BE"/>
    <w:rsid w:val="00CF6732"/>
    <w:rsid w:val="00D001BA"/>
    <w:rsid w:val="00D0164E"/>
    <w:rsid w:val="00D02CCF"/>
    <w:rsid w:val="00D13E02"/>
    <w:rsid w:val="00D14B83"/>
    <w:rsid w:val="00D2059C"/>
    <w:rsid w:val="00D22565"/>
    <w:rsid w:val="00D24C20"/>
    <w:rsid w:val="00D26538"/>
    <w:rsid w:val="00D27999"/>
    <w:rsid w:val="00D279D8"/>
    <w:rsid w:val="00D432EF"/>
    <w:rsid w:val="00D50549"/>
    <w:rsid w:val="00D51950"/>
    <w:rsid w:val="00D522E0"/>
    <w:rsid w:val="00D5260B"/>
    <w:rsid w:val="00D5315F"/>
    <w:rsid w:val="00D540C8"/>
    <w:rsid w:val="00D55E4D"/>
    <w:rsid w:val="00D57B7E"/>
    <w:rsid w:val="00D648A7"/>
    <w:rsid w:val="00D663AA"/>
    <w:rsid w:val="00D67B8B"/>
    <w:rsid w:val="00D70697"/>
    <w:rsid w:val="00D72B6C"/>
    <w:rsid w:val="00D76854"/>
    <w:rsid w:val="00D76A70"/>
    <w:rsid w:val="00D76E68"/>
    <w:rsid w:val="00D77B20"/>
    <w:rsid w:val="00D812D0"/>
    <w:rsid w:val="00D836A8"/>
    <w:rsid w:val="00D8417F"/>
    <w:rsid w:val="00D847A6"/>
    <w:rsid w:val="00D85889"/>
    <w:rsid w:val="00D85F0C"/>
    <w:rsid w:val="00D92315"/>
    <w:rsid w:val="00D92CB6"/>
    <w:rsid w:val="00D9310A"/>
    <w:rsid w:val="00D93479"/>
    <w:rsid w:val="00D93597"/>
    <w:rsid w:val="00D95476"/>
    <w:rsid w:val="00DA031B"/>
    <w:rsid w:val="00DA0B37"/>
    <w:rsid w:val="00DA105A"/>
    <w:rsid w:val="00DA376C"/>
    <w:rsid w:val="00DA614E"/>
    <w:rsid w:val="00DA61F1"/>
    <w:rsid w:val="00DA6201"/>
    <w:rsid w:val="00DB3940"/>
    <w:rsid w:val="00DB5F11"/>
    <w:rsid w:val="00DB6366"/>
    <w:rsid w:val="00DB64F1"/>
    <w:rsid w:val="00DC0539"/>
    <w:rsid w:val="00DC0DAC"/>
    <w:rsid w:val="00DC53E8"/>
    <w:rsid w:val="00DC54D3"/>
    <w:rsid w:val="00DC7045"/>
    <w:rsid w:val="00DC755B"/>
    <w:rsid w:val="00DD17D4"/>
    <w:rsid w:val="00DD4103"/>
    <w:rsid w:val="00DD43B2"/>
    <w:rsid w:val="00DD7A1C"/>
    <w:rsid w:val="00DE1248"/>
    <w:rsid w:val="00DE37D9"/>
    <w:rsid w:val="00DF30B2"/>
    <w:rsid w:val="00DF4CBF"/>
    <w:rsid w:val="00DF4CF0"/>
    <w:rsid w:val="00DF530C"/>
    <w:rsid w:val="00DF60A0"/>
    <w:rsid w:val="00DF7A92"/>
    <w:rsid w:val="00E00296"/>
    <w:rsid w:val="00E01195"/>
    <w:rsid w:val="00E04311"/>
    <w:rsid w:val="00E11643"/>
    <w:rsid w:val="00E152C3"/>
    <w:rsid w:val="00E21877"/>
    <w:rsid w:val="00E2407E"/>
    <w:rsid w:val="00E25A3E"/>
    <w:rsid w:val="00E25FB1"/>
    <w:rsid w:val="00E26755"/>
    <w:rsid w:val="00E333E3"/>
    <w:rsid w:val="00E35559"/>
    <w:rsid w:val="00E40636"/>
    <w:rsid w:val="00E41C0C"/>
    <w:rsid w:val="00E4211D"/>
    <w:rsid w:val="00E427BD"/>
    <w:rsid w:val="00E43BF0"/>
    <w:rsid w:val="00E515F2"/>
    <w:rsid w:val="00E54559"/>
    <w:rsid w:val="00E56CAD"/>
    <w:rsid w:val="00E56CF0"/>
    <w:rsid w:val="00E571C6"/>
    <w:rsid w:val="00E61272"/>
    <w:rsid w:val="00E62719"/>
    <w:rsid w:val="00E63065"/>
    <w:rsid w:val="00E63CE9"/>
    <w:rsid w:val="00E6443E"/>
    <w:rsid w:val="00E653C1"/>
    <w:rsid w:val="00E66E9C"/>
    <w:rsid w:val="00E71E92"/>
    <w:rsid w:val="00E75675"/>
    <w:rsid w:val="00E75E0A"/>
    <w:rsid w:val="00E80598"/>
    <w:rsid w:val="00E82DE8"/>
    <w:rsid w:val="00E83097"/>
    <w:rsid w:val="00E93112"/>
    <w:rsid w:val="00E942FC"/>
    <w:rsid w:val="00E96483"/>
    <w:rsid w:val="00E96F3F"/>
    <w:rsid w:val="00EA0278"/>
    <w:rsid w:val="00EA0E55"/>
    <w:rsid w:val="00EA22D9"/>
    <w:rsid w:val="00EA2CF1"/>
    <w:rsid w:val="00EA523D"/>
    <w:rsid w:val="00EA6D65"/>
    <w:rsid w:val="00EA75BC"/>
    <w:rsid w:val="00EB2A53"/>
    <w:rsid w:val="00EB2CB3"/>
    <w:rsid w:val="00EB3685"/>
    <w:rsid w:val="00EB471C"/>
    <w:rsid w:val="00EB663C"/>
    <w:rsid w:val="00EB7996"/>
    <w:rsid w:val="00EC2292"/>
    <w:rsid w:val="00EC44BB"/>
    <w:rsid w:val="00ED09F8"/>
    <w:rsid w:val="00ED1E39"/>
    <w:rsid w:val="00ED2A16"/>
    <w:rsid w:val="00ED33CD"/>
    <w:rsid w:val="00ED73DE"/>
    <w:rsid w:val="00ED75FC"/>
    <w:rsid w:val="00ED7AAB"/>
    <w:rsid w:val="00EE29B0"/>
    <w:rsid w:val="00EE354A"/>
    <w:rsid w:val="00EE6DE7"/>
    <w:rsid w:val="00EE75C1"/>
    <w:rsid w:val="00EE7A96"/>
    <w:rsid w:val="00EE7F18"/>
    <w:rsid w:val="00EF0B5F"/>
    <w:rsid w:val="00EF436B"/>
    <w:rsid w:val="00EF4551"/>
    <w:rsid w:val="00EF475C"/>
    <w:rsid w:val="00EF6F3E"/>
    <w:rsid w:val="00EF7FA6"/>
    <w:rsid w:val="00F011DA"/>
    <w:rsid w:val="00F0280A"/>
    <w:rsid w:val="00F02DC7"/>
    <w:rsid w:val="00F045F1"/>
    <w:rsid w:val="00F05024"/>
    <w:rsid w:val="00F05585"/>
    <w:rsid w:val="00F06F32"/>
    <w:rsid w:val="00F106F1"/>
    <w:rsid w:val="00F11CC3"/>
    <w:rsid w:val="00F1426F"/>
    <w:rsid w:val="00F160BD"/>
    <w:rsid w:val="00F16AA6"/>
    <w:rsid w:val="00F20C54"/>
    <w:rsid w:val="00F20D7F"/>
    <w:rsid w:val="00F22B1D"/>
    <w:rsid w:val="00F2318D"/>
    <w:rsid w:val="00F25A4A"/>
    <w:rsid w:val="00F2710C"/>
    <w:rsid w:val="00F32FE1"/>
    <w:rsid w:val="00F33161"/>
    <w:rsid w:val="00F3338A"/>
    <w:rsid w:val="00F35541"/>
    <w:rsid w:val="00F35D70"/>
    <w:rsid w:val="00F36A23"/>
    <w:rsid w:val="00F37458"/>
    <w:rsid w:val="00F417DF"/>
    <w:rsid w:val="00F4241D"/>
    <w:rsid w:val="00F4397C"/>
    <w:rsid w:val="00F45679"/>
    <w:rsid w:val="00F458BB"/>
    <w:rsid w:val="00F45CEF"/>
    <w:rsid w:val="00F46120"/>
    <w:rsid w:val="00F51346"/>
    <w:rsid w:val="00F53E9E"/>
    <w:rsid w:val="00F54C6D"/>
    <w:rsid w:val="00F5537C"/>
    <w:rsid w:val="00F56B4C"/>
    <w:rsid w:val="00F570C6"/>
    <w:rsid w:val="00F627BC"/>
    <w:rsid w:val="00F65A5C"/>
    <w:rsid w:val="00F65ED5"/>
    <w:rsid w:val="00F669EA"/>
    <w:rsid w:val="00F66ECD"/>
    <w:rsid w:val="00F73A47"/>
    <w:rsid w:val="00F766FE"/>
    <w:rsid w:val="00F819FC"/>
    <w:rsid w:val="00F90F3F"/>
    <w:rsid w:val="00F91F5D"/>
    <w:rsid w:val="00F92BD9"/>
    <w:rsid w:val="00F93ECA"/>
    <w:rsid w:val="00F9400F"/>
    <w:rsid w:val="00F97594"/>
    <w:rsid w:val="00FA0586"/>
    <w:rsid w:val="00FA1174"/>
    <w:rsid w:val="00FA1558"/>
    <w:rsid w:val="00FA203C"/>
    <w:rsid w:val="00FA2A2C"/>
    <w:rsid w:val="00FA2E72"/>
    <w:rsid w:val="00FA4FA8"/>
    <w:rsid w:val="00FA506D"/>
    <w:rsid w:val="00FA5460"/>
    <w:rsid w:val="00FA789A"/>
    <w:rsid w:val="00FB0EA0"/>
    <w:rsid w:val="00FB1737"/>
    <w:rsid w:val="00FB1D71"/>
    <w:rsid w:val="00FB28EE"/>
    <w:rsid w:val="00FB57BF"/>
    <w:rsid w:val="00FC1EF7"/>
    <w:rsid w:val="00FC7518"/>
    <w:rsid w:val="00FD0D68"/>
    <w:rsid w:val="00FD367A"/>
    <w:rsid w:val="00FD3AEB"/>
    <w:rsid w:val="00FD7A4F"/>
    <w:rsid w:val="00FD7D7C"/>
    <w:rsid w:val="00FD7F14"/>
    <w:rsid w:val="00FE19D8"/>
    <w:rsid w:val="00FE2E45"/>
    <w:rsid w:val="00FE2EE5"/>
    <w:rsid w:val="00FE34D2"/>
    <w:rsid w:val="00FE3DBF"/>
    <w:rsid w:val="00FE42D9"/>
    <w:rsid w:val="00FF193F"/>
    <w:rsid w:val="00FF2683"/>
    <w:rsid w:val="00FF3339"/>
    <w:rsid w:val="00FF5CC9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/>
    <w:lsdException w:name="Intense Quote" w:locked="0" w:semiHidden="0" w:uiPriority="3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/>
    <w:lsdException w:name="Intense Emphasis" w:locked="0" w:semiHidden="0" w:uiPriority="21" w:unhideWhenUsed="0"/>
    <w:lsdException w:name="Subtle Reference" w:locked="0" w:semiHidden="0" w:uiPriority="31" w:unhideWhenUsed="0"/>
    <w:lsdException w:name="Intense Reference" w:locked="0" w:semiHidden="0" w:uiPriority="32" w:unhideWhenUsed="0"/>
    <w:lsdException w:name="Book Title" w:locked="0" w:semiHidden="0" w:uiPriority="33" w:unhideWhenUsed="0"/>
    <w:lsdException w:name="Bibliography" w:locked="0" w:uiPriority="37"/>
    <w:lsdException w:name="TOC Heading" w:locked="0" w:semiHidden="0" w:uiPriority="39" w:unhideWhenUsed="0"/>
  </w:latentStyles>
  <w:style w:type="paragraph" w:default="1" w:styleId="Standaard">
    <w:name w:val="Normal"/>
    <w:qFormat/>
    <w:rsid w:val="00C72C55"/>
    <w:pPr>
      <w:spacing w:after="160" w:line="259" w:lineRule="auto"/>
    </w:pPr>
    <w:rPr>
      <w:rFonts w:ascii="Corbel" w:hAnsi="Corbel"/>
      <w:sz w:val="21"/>
      <w:lang w:val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B93349"/>
    <w:pPr>
      <w:keepNext/>
      <w:keepLines/>
      <w:numPr>
        <w:numId w:val="1"/>
      </w:numPr>
      <w:spacing w:before="120" w:after="240"/>
      <w:ind w:left="0" w:hanging="680"/>
      <w:outlineLvl w:val="0"/>
    </w:pPr>
    <w:rPr>
      <w:rFonts w:eastAsia="Times New Roman"/>
      <w:b/>
      <w:color w:val="2E74B5"/>
      <w:sz w:val="32"/>
      <w:szCs w:val="32"/>
    </w:rPr>
  </w:style>
  <w:style w:type="paragraph" w:styleId="Kop2">
    <w:name w:val="heading 2"/>
    <w:basedOn w:val="Kop1"/>
    <w:next w:val="Standaard"/>
    <w:link w:val="Kop2Char"/>
    <w:autoRedefine/>
    <w:uiPriority w:val="99"/>
    <w:qFormat/>
    <w:rsid w:val="00F1426F"/>
    <w:pPr>
      <w:numPr>
        <w:ilvl w:val="1"/>
      </w:numPr>
      <w:spacing w:before="280" w:after="120"/>
      <w:ind w:left="0" w:hanging="680"/>
      <w:outlineLvl w:val="1"/>
    </w:pPr>
    <w:rPr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9"/>
    <w:qFormat/>
    <w:rsid w:val="00D001BA"/>
    <w:pPr>
      <w:keepNext/>
      <w:keepLines/>
      <w:numPr>
        <w:ilvl w:val="2"/>
        <w:numId w:val="1"/>
      </w:numPr>
      <w:spacing w:before="360" w:after="120"/>
      <w:ind w:left="0" w:hanging="680"/>
      <w:outlineLvl w:val="2"/>
    </w:pPr>
    <w:rPr>
      <w:rFonts w:eastAsia="Times New Roman"/>
      <w:color w:val="2E74B5"/>
      <w:szCs w:val="24"/>
    </w:rPr>
  </w:style>
  <w:style w:type="paragraph" w:styleId="Kop4">
    <w:name w:val="heading 4"/>
    <w:basedOn w:val="Standaard"/>
    <w:next w:val="Standaard"/>
    <w:link w:val="Kop4Char"/>
    <w:uiPriority w:val="99"/>
    <w:rsid w:val="00143A1F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Kop5">
    <w:name w:val="heading 5"/>
    <w:basedOn w:val="Standaard"/>
    <w:next w:val="Standaard"/>
    <w:link w:val="Kop5Char"/>
    <w:uiPriority w:val="99"/>
    <w:rsid w:val="00143A1F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Kop6">
    <w:name w:val="heading 6"/>
    <w:basedOn w:val="Standaard"/>
    <w:next w:val="Standaard"/>
    <w:link w:val="Kop6Char"/>
    <w:uiPriority w:val="99"/>
    <w:rsid w:val="003E6766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Kop7">
    <w:name w:val="heading 7"/>
    <w:basedOn w:val="Standaard"/>
    <w:next w:val="Standaard"/>
    <w:link w:val="Kop7Char"/>
    <w:uiPriority w:val="99"/>
    <w:rsid w:val="003E6766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Kop8">
    <w:name w:val="heading 8"/>
    <w:basedOn w:val="Standaard"/>
    <w:next w:val="Standaard"/>
    <w:link w:val="Kop8Char"/>
    <w:uiPriority w:val="99"/>
    <w:rsid w:val="003E6766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Cs w:val="21"/>
    </w:rPr>
  </w:style>
  <w:style w:type="paragraph" w:styleId="Kop9">
    <w:name w:val="heading 9"/>
    <w:basedOn w:val="Standaard"/>
    <w:next w:val="Standaard"/>
    <w:link w:val="Kop9Char"/>
    <w:uiPriority w:val="99"/>
    <w:rsid w:val="003E6766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sid w:val="00B93349"/>
    <w:rPr>
      <w:rFonts w:ascii="Corbel" w:eastAsia="Times New Roman" w:hAnsi="Corbel"/>
      <w:b/>
      <w:color w:val="2E74B5"/>
      <w:sz w:val="32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F1426F"/>
    <w:rPr>
      <w:rFonts w:ascii="Corbel" w:eastAsia="Times New Roman" w:hAnsi="Corbel"/>
      <w:b/>
      <w:color w:val="2E74B5"/>
      <w:sz w:val="24"/>
      <w:szCs w:val="24"/>
      <w:lang w:val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D001BA"/>
    <w:rPr>
      <w:rFonts w:ascii="Corbel" w:eastAsia="Times New Roman" w:hAnsi="Corbel"/>
      <w:color w:val="2E74B5"/>
      <w:sz w:val="21"/>
      <w:szCs w:val="24"/>
      <w:lang w:val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143A1F"/>
    <w:rPr>
      <w:rFonts w:ascii="Calibri Light" w:eastAsia="Times New Roman" w:hAnsi="Calibri Light"/>
      <w:i/>
      <w:iCs/>
      <w:color w:val="2E74B5"/>
      <w:sz w:val="21"/>
      <w:lang w:val="nl-NL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143A1F"/>
    <w:rPr>
      <w:rFonts w:ascii="Calibri Light" w:eastAsia="Times New Roman" w:hAnsi="Calibri Light"/>
      <w:color w:val="2E74B5"/>
      <w:sz w:val="21"/>
      <w:lang w:val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3E6766"/>
    <w:rPr>
      <w:rFonts w:ascii="Calibri Light" w:eastAsia="Times New Roman" w:hAnsi="Calibri Light"/>
      <w:color w:val="1F4D78"/>
      <w:sz w:val="21"/>
      <w:lang w:val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3E6766"/>
    <w:rPr>
      <w:rFonts w:ascii="Calibri Light" w:eastAsia="Times New Roman" w:hAnsi="Calibri Light"/>
      <w:i/>
      <w:iCs/>
      <w:color w:val="1F4D78"/>
      <w:sz w:val="21"/>
      <w:lang w:val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3E6766"/>
    <w:rPr>
      <w:rFonts w:ascii="Calibri Light" w:eastAsia="Times New Roman" w:hAnsi="Calibri Light"/>
      <w:color w:val="272727"/>
      <w:sz w:val="21"/>
      <w:szCs w:val="21"/>
      <w:lang w:val="nl-NL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3E6766"/>
    <w:rPr>
      <w:rFonts w:ascii="Calibri Light" w:eastAsia="Times New Roman" w:hAnsi="Calibri Light"/>
      <w:i/>
      <w:iCs/>
      <w:color w:val="272727"/>
      <w:sz w:val="21"/>
      <w:szCs w:val="21"/>
      <w:lang w:val="nl-NL"/>
    </w:rPr>
  </w:style>
  <w:style w:type="paragraph" w:styleId="Lijstalinea">
    <w:name w:val="List Paragraph"/>
    <w:basedOn w:val="Standaard"/>
    <w:uiPriority w:val="34"/>
    <w:qFormat/>
    <w:rsid w:val="001C7BB7"/>
    <w:pPr>
      <w:numPr>
        <w:numId w:val="4"/>
      </w:numPr>
      <w:contextualSpacing/>
    </w:pPr>
  </w:style>
  <w:style w:type="paragraph" w:styleId="Kopvaninhoudsopgave">
    <w:name w:val="TOC Heading"/>
    <w:basedOn w:val="Kop1"/>
    <w:next w:val="Standaard"/>
    <w:uiPriority w:val="99"/>
    <w:rsid w:val="008F2014"/>
    <w:pPr>
      <w:ind w:firstLine="0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9A7647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rsid w:val="009A7647"/>
    <w:pPr>
      <w:spacing w:after="0"/>
      <w:ind w:left="210"/>
    </w:pPr>
    <w:rPr>
      <w:rFonts w:asciiTheme="minorHAnsi" w:hAnsiTheme="minorHAnsi"/>
      <w:smallCaps/>
      <w:sz w:val="20"/>
      <w:szCs w:val="20"/>
    </w:rPr>
  </w:style>
  <w:style w:type="character" w:styleId="Hyperlink">
    <w:name w:val="Hyperlink"/>
    <w:basedOn w:val="Standaardalinea-lettertype"/>
    <w:uiPriority w:val="99"/>
    <w:rsid w:val="00525BAF"/>
    <w:rPr>
      <w:rFonts w:ascii="Corbel" w:hAnsi="Corbel" w:cs="Times New Roman"/>
      <w:color w:val="0563C1"/>
      <w:sz w:val="21"/>
      <w:u w:val="single"/>
    </w:rPr>
  </w:style>
  <w:style w:type="paragraph" w:styleId="Koptekst">
    <w:name w:val="header"/>
    <w:basedOn w:val="Standaard"/>
    <w:link w:val="KoptekstChar"/>
    <w:uiPriority w:val="99"/>
    <w:rsid w:val="008F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8F2014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8F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8F2014"/>
    <w:rPr>
      <w:rFonts w:cs="Times New Roman"/>
    </w:rPr>
  </w:style>
  <w:style w:type="paragraph" w:styleId="Ballontekst">
    <w:name w:val="Balloon Text"/>
    <w:basedOn w:val="Standaard"/>
    <w:link w:val="BallontekstChar"/>
    <w:uiPriority w:val="99"/>
    <w:semiHidden/>
    <w:rsid w:val="00E1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E152C3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rsid w:val="00846032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4603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846032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8460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846032"/>
    <w:rPr>
      <w:rFonts w:cs="Times New Roman"/>
      <w:b/>
      <w:bCs/>
      <w:sz w:val="20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rsid w:val="0002771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075DC9"/>
    <w:rPr>
      <w:rFonts w:ascii="Times New Roman" w:hAnsi="Times New Roman" w:cs="Times New Roman"/>
      <w:sz w:val="2"/>
      <w:lang w:val="nl-NL"/>
    </w:rPr>
  </w:style>
  <w:style w:type="table" w:styleId="Tabelraster">
    <w:name w:val="Table Grid"/>
    <w:basedOn w:val="Standaardtabel"/>
    <w:uiPriority w:val="59"/>
    <w:locked/>
    <w:rsid w:val="005D5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10">
    <w:name w:val="KOP 1"/>
    <w:aliases w:val="zonder nummering"/>
    <w:basedOn w:val="Standaard"/>
    <w:next w:val="Standaard"/>
    <w:rsid w:val="00CB1220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hanging="851"/>
      <w:textAlignment w:val="baseline"/>
    </w:pPr>
    <w:rPr>
      <w:rFonts w:ascii="Verdana" w:eastAsia="Times New Roman" w:hAnsi="Verdana" w:cs="Verdana"/>
      <w:smallCaps/>
      <w:sz w:val="22"/>
      <w:szCs w:val="24"/>
    </w:rPr>
  </w:style>
  <w:style w:type="paragraph" w:customStyle="1" w:styleId="Standaardtabeltekst">
    <w:name w:val="Standaard tabeltekst"/>
    <w:basedOn w:val="Standaard"/>
    <w:rsid w:val="00CB1220"/>
    <w:pPr>
      <w:overflowPunct w:val="0"/>
      <w:autoSpaceDE w:val="0"/>
      <w:autoSpaceDN w:val="0"/>
      <w:adjustRightInd w:val="0"/>
      <w:spacing w:after="40" w:line="240" w:lineRule="atLeast"/>
      <w:textAlignment w:val="baseline"/>
    </w:pPr>
    <w:rPr>
      <w:rFonts w:ascii="Verdana" w:eastAsia="Times New Roman" w:hAnsi="Verdana" w:cs="Verdana"/>
      <w:sz w:val="13"/>
      <w:szCs w:val="13"/>
    </w:rPr>
  </w:style>
  <w:style w:type="paragraph" w:styleId="Revisie">
    <w:name w:val="Revision"/>
    <w:hidden/>
    <w:uiPriority w:val="99"/>
    <w:semiHidden/>
    <w:rsid w:val="007F1D53"/>
    <w:rPr>
      <w:rFonts w:ascii="Corbel" w:hAnsi="Corbel"/>
      <w:sz w:val="21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locked/>
    <w:rsid w:val="00C83BB7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locked/>
    <w:rsid w:val="00CD1C21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D1C21"/>
    <w:rPr>
      <w:rFonts w:ascii="Corbel" w:hAnsi="Corbel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locked/>
    <w:rsid w:val="00CD1C21"/>
    <w:rPr>
      <w:vertAlign w:val="superscript"/>
    </w:rPr>
  </w:style>
  <w:style w:type="paragraph" w:customStyle="1" w:styleId="Default">
    <w:name w:val="Default"/>
    <w:rsid w:val="00BE21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6367DA"/>
    <w:pPr>
      <w:spacing w:after="0"/>
      <w:ind w:left="420"/>
    </w:pPr>
    <w:rPr>
      <w:rFonts w:asciiTheme="minorHAnsi" w:hAnsiTheme="minorHAnsi"/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locked/>
    <w:rsid w:val="00525BAF"/>
    <w:pPr>
      <w:spacing w:after="0"/>
      <w:ind w:left="63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locked/>
    <w:rsid w:val="00525BAF"/>
    <w:pPr>
      <w:spacing w:after="0"/>
      <w:ind w:left="84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locked/>
    <w:rsid w:val="00525BAF"/>
    <w:pPr>
      <w:spacing w:after="0"/>
      <w:ind w:left="105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locked/>
    <w:rsid w:val="00525BAF"/>
    <w:pPr>
      <w:spacing w:after="0"/>
      <w:ind w:left="126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locked/>
    <w:rsid w:val="00525BAF"/>
    <w:pPr>
      <w:spacing w:after="0"/>
      <w:ind w:left="147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locked/>
    <w:rsid w:val="00525BAF"/>
    <w:pPr>
      <w:spacing w:after="0"/>
      <w:ind w:left="1680"/>
    </w:pPr>
    <w:rPr>
      <w:rFonts w:asciiTheme="minorHAnsi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/>
    <w:lsdException w:name="Intense Quote" w:locked="0" w:semiHidden="0" w:uiPriority="3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/>
    <w:lsdException w:name="Intense Emphasis" w:locked="0" w:semiHidden="0" w:uiPriority="21" w:unhideWhenUsed="0"/>
    <w:lsdException w:name="Subtle Reference" w:locked="0" w:semiHidden="0" w:uiPriority="31" w:unhideWhenUsed="0"/>
    <w:lsdException w:name="Intense Reference" w:locked="0" w:semiHidden="0" w:uiPriority="32" w:unhideWhenUsed="0"/>
    <w:lsdException w:name="Book Title" w:locked="0" w:semiHidden="0" w:uiPriority="33" w:unhideWhenUsed="0"/>
    <w:lsdException w:name="Bibliography" w:locked="0" w:uiPriority="37"/>
    <w:lsdException w:name="TOC Heading" w:locked="0" w:semiHidden="0" w:uiPriority="39" w:unhideWhenUsed="0"/>
  </w:latentStyles>
  <w:style w:type="paragraph" w:default="1" w:styleId="Standaard">
    <w:name w:val="Normal"/>
    <w:qFormat/>
    <w:rsid w:val="00C72C55"/>
    <w:pPr>
      <w:spacing w:after="160" w:line="259" w:lineRule="auto"/>
    </w:pPr>
    <w:rPr>
      <w:rFonts w:ascii="Corbel" w:hAnsi="Corbel"/>
      <w:sz w:val="21"/>
      <w:lang w:val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B93349"/>
    <w:pPr>
      <w:keepNext/>
      <w:keepLines/>
      <w:numPr>
        <w:numId w:val="1"/>
      </w:numPr>
      <w:spacing w:before="120" w:after="240"/>
      <w:ind w:left="0" w:hanging="680"/>
      <w:outlineLvl w:val="0"/>
    </w:pPr>
    <w:rPr>
      <w:rFonts w:eastAsia="Times New Roman"/>
      <w:b/>
      <w:color w:val="2E74B5"/>
      <w:sz w:val="32"/>
      <w:szCs w:val="32"/>
    </w:rPr>
  </w:style>
  <w:style w:type="paragraph" w:styleId="Kop2">
    <w:name w:val="heading 2"/>
    <w:basedOn w:val="Kop1"/>
    <w:next w:val="Standaard"/>
    <w:link w:val="Kop2Char"/>
    <w:autoRedefine/>
    <w:uiPriority w:val="99"/>
    <w:qFormat/>
    <w:rsid w:val="00F1426F"/>
    <w:pPr>
      <w:numPr>
        <w:ilvl w:val="1"/>
      </w:numPr>
      <w:spacing w:before="280" w:after="120"/>
      <w:ind w:left="0" w:hanging="680"/>
      <w:outlineLvl w:val="1"/>
    </w:pPr>
    <w:rPr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9"/>
    <w:qFormat/>
    <w:rsid w:val="00D001BA"/>
    <w:pPr>
      <w:keepNext/>
      <w:keepLines/>
      <w:numPr>
        <w:ilvl w:val="2"/>
        <w:numId w:val="1"/>
      </w:numPr>
      <w:spacing w:before="360" w:after="120"/>
      <w:ind w:left="0" w:hanging="680"/>
      <w:outlineLvl w:val="2"/>
    </w:pPr>
    <w:rPr>
      <w:rFonts w:eastAsia="Times New Roman"/>
      <w:color w:val="2E74B5"/>
      <w:szCs w:val="24"/>
    </w:rPr>
  </w:style>
  <w:style w:type="paragraph" w:styleId="Kop4">
    <w:name w:val="heading 4"/>
    <w:basedOn w:val="Standaard"/>
    <w:next w:val="Standaard"/>
    <w:link w:val="Kop4Char"/>
    <w:uiPriority w:val="99"/>
    <w:rsid w:val="00143A1F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Kop5">
    <w:name w:val="heading 5"/>
    <w:basedOn w:val="Standaard"/>
    <w:next w:val="Standaard"/>
    <w:link w:val="Kop5Char"/>
    <w:uiPriority w:val="99"/>
    <w:rsid w:val="00143A1F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Kop6">
    <w:name w:val="heading 6"/>
    <w:basedOn w:val="Standaard"/>
    <w:next w:val="Standaard"/>
    <w:link w:val="Kop6Char"/>
    <w:uiPriority w:val="99"/>
    <w:rsid w:val="003E6766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Kop7">
    <w:name w:val="heading 7"/>
    <w:basedOn w:val="Standaard"/>
    <w:next w:val="Standaard"/>
    <w:link w:val="Kop7Char"/>
    <w:uiPriority w:val="99"/>
    <w:rsid w:val="003E6766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Kop8">
    <w:name w:val="heading 8"/>
    <w:basedOn w:val="Standaard"/>
    <w:next w:val="Standaard"/>
    <w:link w:val="Kop8Char"/>
    <w:uiPriority w:val="99"/>
    <w:rsid w:val="003E6766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Cs w:val="21"/>
    </w:rPr>
  </w:style>
  <w:style w:type="paragraph" w:styleId="Kop9">
    <w:name w:val="heading 9"/>
    <w:basedOn w:val="Standaard"/>
    <w:next w:val="Standaard"/>
    <w:link w:val="Kop9Char"/>
    <w:uiPriority w:val="99"/>
    <w:rsid w:val="003E6766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sid w:val="00B93349"/>
    <w:rPr>
      <w:rFonts w:ascii="Corbel" w:eastAsia="Times New Roman" w:hAnsi="Corbel"/>
      <w:b/>
      <w:color w:val="2E74B5"/>
      <w:sz w:val="32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F1426F"/>
    <w:rPr>
      <w:rFonts w:ascii="Corbel" w:eastAsia="Times New Roman" w:hAnsi="Corbel"/>
      <w:b/>
      <w:color w:val="2E74B5"/>
      <w:sz w:val="24"/>
      <w:szCs w:val="24"/>
      <w:lang w:val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D001BA"/>
    <w:rPr>
      <w:rFonts w:ascii="Corbel" w:eastAsia="Times New Roman" w:hAnsi="Corbel"/>
      <w:color w:val="2E74B5"/>
      <w:sz w:val="21"/>
      <w:szCs w:val="24"/>
      <w:lang w:val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143A1F"/>
    <w:rPr>
      <w:rFonts w:ascii="Calibri Light" w:eastAsia="Times New Roman" w:hAnsi="Calibri Light"/>
      <w:i/>
      <w:iCs/>
      <w:color w:val="2E74B5"/>
      <w:sz w:val="21"/>
      <w:lang w:val="nl-NL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143A1F"/>
    <w:rPr>
      <w:rFonts w:ascii="Calibri Light" w:eastAsia="Times New Roman" w:hAnsi="Calibri Light"/>
      <w:color w:val="2E74B5"/>
      <w:sz w:val="21"/>
      <w:lang w:val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3E6766"/>
    <w:rPr>
      <w:rFonts w:ascii="Calibri Light" w:eastAsia="Times New Roman" w:hAnsi="Calibri Light"/>
      <w:color w:val="1F4D78"/>
      <w:sz w:val="21"/>
      <w:lang w:val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3E6766"/>
    <w:rPr>
      <w:rFonts w:ascii="Calibri Light" w:eastAsia="Times New Roman" w:hAnsi="Calibri Light"/>
      <w:i/>
      <w:iCs/>
      <w:color w:val="1F4D78"/>
      <w:sz w:val="21"/>
      <w:lang w:val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3E6766"/>
    <w:rPr>
      <w:rFonts w:ascii="Calibri Light" w:eastAsia="Times New Roman" w:hAnsi="Calibri Light"/>
      <w:color w:val="272727"/>
      <w:sz w:val="21"/>
      <w:szCs w:val="21"/>
      <w:lang w:val="nl-NL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3E6766"/>
    <w:rPr>
      <w:rFonts w:ascii="Calibri Light" w:eastAsia="Times New Roman" w:hAnsi="Calibri Light"/>
      <w:i/>
      <w:iCs/>
      <w:color w:val="272727"/>
      <w:sz w:val="21"/>
      <w:szCs w:val="21"/>
      <w:lang w:val="nl-NL"/>
    </w:rPr>
  </w:style>
  <w:style w:type="paragraph" w:styleId="Lijstalinea">
    <w:name w:val="List Paragraph"/>
    <w:basedOn w:val="Standaard"/>
    <w:uiPriority w:val="34"/>
    <w:qFormat/>
    <w:rsid w:val="001C7BB7"/>
    <w:pPr>
      <w:numPr>
        <w:numId w:val="4"/>
      </w:numPr>
      <w:contextualSpacing/>
    </w:pPr>
  </w:style>
  <w:style w:type="paragraph" w:styleId="Kopvaninhoudsopgave">
    <w:name w:val="TOC Heading"/>
    <w:basedOn w:val="Kop1"/>
    <w:next w:val="Standaard"/>
    <w:uiPriority w:val="99"/>
    <w:rsid w:val="008F2014"/>
    <w:pPr>
      <w:ind w:firstLine="0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9A7647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rsid w:val="009A7647"/>
    <w:pPr>
      <w:spacing w:after="0"/>
      <w:ind w:left="210"/>
    </w:pPr>
    <w:rPr>
      <w:rFonts w:asciiTheme="minorHAnsi" w:hAnsiTheme="minorHAnsi"/>
      <w:smallCaps/>
      <w:sz w:val="20"/>
      <w:szCs w:val="20"/>
    </w:rPr>
  </w:style>
  <w:style w:type="character" w:styleId="Hyperlink">
    <w:name w:val="Hyperlink"/>
    <w:basedOn w:val="Standaardalinea-lettertype"/>
    <w:uiPriority w:val="99"/>
    <w:rsid w:val="00525BAF"/>
    <w:rPr>
      <w:rFonts w:ascii="Corbel" w:hAnsi="Corbel" w:cs="Times New Roman"/>
      <w:color w:val="0563C1"/>
      <w:sz w:val="21"/>
      <w:u w:val="single"/>
    </w:rPr>
  </w:style>
  <w:style w:type="paragraph" w:styleId="Koptekst">
    <w:name w:val="header"/>
    <w:basedOn w:val="Standaard"/>
    <w:link w:val="KoptekstChar"/>
    <w:uiPriority w:val="99"/>
    <w:rsid w:val="008F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8F2014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8F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8F2014"/>
    <w:rPr>
      <w:rFonts w:cs="Times New Roman"/>
    </w:rPr>
  </w:style>
  <w:style w:type="paragraph" w:styleId="Ballontekst">
    <w:name w:val="Balloon Text"/>
    <w:basedOn w:val="Standaard"/>
    <w:link w:val="BallontekstChar"/>
    <w:uiPriority w:val="99"/>
    <w:semiHidden/>
    <w:rsid w:val="00E1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E152C3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rsid w:val="00846032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4603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846032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8460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846032"/>
    <w:rPr>
      <w:rFonts w:cs="Times New Roman"/>
      <w:b/>
      <w:bCs/>
      <w:sz w:val="20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rsid w:val="0002771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075DC9"/>
    <w:rPr>
      <w:rFonts w:ascii="Times New Roman" w:hAnsi="Times New Roman" w:cs="Times New Roman"/>
      <w:sz w:val="2"/>
      <w:lang w:val="nl-NL"/>
    </w:rPr>
  </w:style>
  <w:style w:type="table" w:styleId="Tabelraster">
    <w:name w:val="Table Grid"/>
    <w:basedOn w:val="Standaardtabel"/>
    <w:uiPriority w:val="59"/>
    <w:locked/>
    <w:rsid w:val="005D5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10">
    <w:name w:val="KOP 1"/>
    <w:aliases w:val="zonder nummering"/>
    <w:basedOn w:val="Standaard"/>
    <w:next w:val="Standaard"/>
    <w:rsid w:val="00CB1220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hanging="851"/>
      <w:textAlignment w:val="baseline"/>
    </w:pPr>
    <w:rPr>
      <w:rFonts w:ascii="Verdana" w:eastAsia="Times New Roman" w:hAnsi="Verdana" w:cs="Verdana"/>
      <w:smallCaps/>
      <w:sz w:val="22"/>
      <w:szCs w:val="24"/>
    </w:rPr>
  </w:style>
  <w:style w:type="paragraph" w:customStyle="1" w:styleId="Standaardtabeltekst">
    <w:name w:val="Standaard tabeltekst"/>
    <w:basedOn w:val="Standaard"/>
    <w:rsid w:val="00CB1220"/>
    <w:pPr>
      <w:overflowPunct w:val="0"/>
      <w:autoSpaceDE w:val="0"/>
      <w:autoSpaceDN w:val="0"/>
      <w:adjustRightInd w:val="0"/>
      <w:spacing w:after="40" w:line="240" w:lineRule="atLeast"/>
      <w:textAlignment w:val="baseline"/>
    </w:pPr>
    <w:rPr>
      <w:rFonts w:ascii="Verdana" w:eastAsia="Times New Roman" w:hAnsi="Verdana" w:cs="Verdana"/>
      <w:sz w:val="13"/>
      <w:szCs w:val="13"/>
    </w:rPr>
  </w:style>
  <w:style w:type="paragraph" w:styleId="Revisie">
    <w:name w:val="Revision"/>
    <w:hidden/>
    <w:uiPriority w:val="99"/>
    <w:semiHidden/>
    <w:rsid w:val="007F1D53"/>
    <w:rPr>
      <w:rFonts w:ascii="Corbel" w:hAnsi="Corbel"/>
      <w:sz w:val="21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locked/>
    <w:rsid w:val="00C83BB7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locked/>
    <w:rsid w:val="00CD1C21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D1C21"/>
    <w:rPr>
      <w:rFonts w:ascii="Corbel" w:hAnsi="Corbel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locked/>
    <w:rsid w:val="00CD1C21"/>
    <w:rPr>
      <w:vertAlign w:val="superscript"/>
    </w:rPr>
  </w:style>
  <w:style w:type="paragraph" w:customStyle="1" w:styleId="Default">
    <w:name w:val="Default"/>
    <w:rsid w:val="00BE21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6367DA"/>
    <w:pPr>
      <w:spacing w:after="0"/>
      <w:ind w:left="420"/>
    </w:pPr>
    <w:rPr>
      <w:rFonts w:asciiTheme="minorHAnsi" w:hAnsiTheme="minorHAnsi"/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locked/>
    <w:rsid w:val="00525BAF"/>
    <w:pPr>
      <w:spacing w:after="0"/>
      <w:ind w:left="63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locked/>
    <w:rsid w:val="00525BAF"/>
    <w:pPr>
      <w:spacing w:after="0"/>
      <w:ind w:left="84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locked/>
    <w:rsid w:val="00525BAF"/>
    <w:pPr>
      <w:spacing w:after="0"/>
      <w:ind w:left="105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locked/>
    <w:rsid w:val="00525BAF"/>
    <w:pPr>
      <w:spacing w:after="0"/>
      <w:ind w:left="126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locked/>
    <w:rsid w:val="00525BAF"/>
    <w:pPr>
      <w:spacing w:after="0"/>
      <w:ind w:left="147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locked/>
    <w:rsid w:val="00525BAF"/>
    <w:pPr>
      <w:spacing w:after="0"/>
      <w:ind w:left="1680"/>
    </w:pPr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94">
      <w:marLeft w:val="0"/>
      <w:marRight w:val="0"/>
      <w:marTop w:val="0"/>
      <w:marBottom w:val="0"/>
      <w:divBdr>
        <w:top w:val="single" w:sz="6" w:space="0" w:color="535353"/>
        <w:left w:val="none" w:sz="0" w:space="0" w:color="auto"/>
        <w:bottom w:val="none" w:sz="0" w:space="0" w:color="auto"/>
        <w:right w:val="none" w:sz="0" w:space="0" w:color="auto"/>
      </w:divBdr>
      <w:divsChild>
        <w:div w:id="10091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87">
              <w:marLeft w:val="-15"/>
              <w:marRight w:val="0"/>
              <w:marTop w:val="330"/>
              <w:marBottom w:val="270"/>
              <w:divBdr>
                <w:top w:val="single" w:sz="6" w:space="0" w:color="F2F4F5"/>
                <w:left w:val="single" w:sz="6" w:space="0" w:color="F2F4F5"/>
                <w:bottom w:val="single" w:sz="6" w:space="0" w:color="F2F4F5"/>
                <w:right w:val="single" w:sz="6" w:space="0" w:color="F2F4F5"/>
              </w:divBdr>
              <w:divsChild>
                <w:div w:id="1009138790">
                  <w:marLeft w:val="0"/>
                  <w:marRight w:val="0"/>
                  <w:marTop w:val="0"/>
                  <w:marBottom w:val="0"/>
                  <w:divBdr>
                    <w:top w:val="single" w:sz="6" w:space="0" w:color="F0F2F3"/>
                    <w:left w:val="single" w:sz="6" w:space="0" w:color="F0F2F3"/>
                    <w:bottom w:val="single" w:sz="6" w:space="0" w:color="F0F2F3"/>
                    <w:right w:val="single" w:sz="6" w:space="0" w:color="F0F2F3"/>
                  </w:divBdr>
                  <w:divsChild>
                    <w:div w:id="10091387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DEFF0"/>
                        <w:left w:val="single" w:sz="6" w:space="0" w:color="EDEFF0"/>
                        <w:bottom w:val="single" w:sz="6" w:space="0" w:color="EDEFF0"/>
                        <w:right w:val="single" w:sz="6" w:space="0" w:color="EDEFF0"/>
                      </w:divBdr>
                      <w:divsChild>
                        <w:div w:id="100913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9EBEC"/>
                            <w:left w:val="single" w:sz="6" w:space="0" w:color="E9EBEC"/>
                            <w:bottom w:val="single" w:sz="6" w:space="0" w:color="E9EBEC"/>
                            <w:right w:val="single" w:sz="6" w:space="0" w:color="E9EBEC"/>
                          </w:divBdr>
                          <w:divsChild>
                            <w:div w:id="100913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5E7E8"/>
                                <w:left w:val="single" w:sz="6" w:space="0" w:color="E5E7E8"/>
                                <w:bottom w:val="single" w:sz="6" w:space="0" w:color="E5E7E8"/>
                                <w:right w:val="single" w:sz="6" w:space="0" w:color="E5E7E8"/>
                              </w:divBdr>
                              <w:divsChild>
                                <w:div w:id="100913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FE1E2"/>
                                    <w:left w:val="single" w:sz="6" w:space="0" w:color="DFE1E2"/>
                                    <w:bottom w:val="single" w:sz="6" w:space="0" w:color="DFE1E2"/>
                                    <w:right w:val="single" w:sz="6" w:space="0" w:color="DFE1E2"/>
                                  </w:divBdr>
                                  <w:divsChild>
                                    <w:div w:id="100913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8DADB"/>
                                        <w:left w:val="single" w:sz="6" w:space="0" w:color="D8DADB"/>
                                        <w:bottom w:val="single" w:sz="6" w:space="0" w:color="D8DADB"/>
                                        <w:right w:val="single" w:sz="6" w:space="0" w:color="D8DADB"/>
                                      </w:divBdr>
                                      <w:divsChild>
                                        <w:div w:id="1009138793">
                                          <w:marLeft w:val="0"/>
                                          <w:marRight w:val="0"/>
                                          <w:marTop w:val="2520"/>
                                          <w:marBottom w:val="0"/>
                                          <w:divBdr>
                                            <w:top w:val="single" w:sz="48" w:space="23" w:color="BECDC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13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138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138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138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138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460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5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1E8F-0245-4D69-81E3-18BC015B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B0E1C0D7.dotm</Template>
  <TotalTime>12</TotalTime>
  <Pages>1</Pages>
  <Words>132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SCS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K.Steenbergen@amsterdam.nl</dc:creator>
  <cp:lastModifiedBy>Steenbergen, Kees</cp:lastModifiedBy>
  <cp:revision>4</cp:revision>
  <cp:lastPrinted>2016-11-02T09:06:00Z</cp:lastPrinted>
  <dcterms:created xsi:type="dcterms:W3CDTF">2016-11-02T09:10:00Z</dcterms:created>
  <dcterms:modified xsi:type="dcterms:W3CDTF">2016-11-02T09:21:00Z</dcterms:modified>
  <cp:contentStatus>Concept</cp:contentStatus>
</cp:coreProperties>
</file>